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3A2A22">
        <w:rPr>
          <w:rFonts w:ascii="Arial Unicode" w:hAnsi="Arial Unicode" w:cs="Arial Unicode"/>
          <w:sz w:val="18"/>
          <w:szCs w:val="18"/>
        </w:rPr>
        <w:t>0</w:t>
      </w:r>
      <w:r w:rsidRPr="004B1CB2">
        <w:rPr>
          <w:rFonts w:ascii="Arial Unicode" w:hAnsi="Arial Unicode" w:cs="Arial Unicode"/>
          <w:sz w:val="18"/>
          <w:szCs w:val="18"/>
        </w:rPr>
        <w:t>9</w:t>
      </w:r>
      <w:r>
        <w:rPr>
          <w:rFonts w:ascii="Arial Unicode" w:hAnsi="Arial Unicode" w:cs="Arial Unicode"/>
          <w:sz w:val="18"/>
          <w:szCs w:val="18"/>
        </w:rPr>
        <w:t>.</w:t>
      </w:r>
      <w:r w:rsidRPr="00464D3D">
        <w:rPr>
          <w:rFonts w:ascii="Arial Unicode" w:hAnsi="Arial Unicode" w:cs="Arial Unicode"/>
          <w:sz w:val="18"/>
          <w:szCs w:val="18"/>
        </w:rPr>
        <w:t>1</w:t>
      </w:r>
      <w:r w:rsidRPr="004B1CB2">
        <w:rPr>
          <w:rFonts w:ascii="Arial Unicode" w:hAnsi="Arial Unicode" w:cs="Arial Unicode"/>
          <w:sz w:val="18"/>
          <w:szCs w:val="18"/>
        </w:rPr>
        <w:t>2</w:t>
      </w:r>
      <w:r w:rsidRPr="00D14CB5">
        <w:rPr>
          <w:rFonts w:ascii="Arial Unicode" w:hAnsi="Arial Unicode" w:cs="Arial Unicode"/>
          <w:sz w:val="18"/>
          <w:szCs w:val="18"/>
        </w:rPr>
        <w:t>.2020г.</w:t>
      </w:r>
    </w:p>
    <w:p w:rsidR="0082022C" w:rsidRPr="00D14CB5" w:rsidRDefault="0082022C" w:rsidP="002E0382">
      <w:pPr>
        <w:jc w:val="center"/>
        <w:rPr>
          <w:rFonts w:ascii="Arial Unicode" w:hAnsi="Arial Unicode" w:cs="Arial Unicode"/>
          <w:sz w:val="18"/>
          <w:szCs w:val="18"/>
          <w:lang w:val="af-ZA"/>
        </w:rPr>
      </w:pPr>
    </w:p>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21/27</w:t>
      </w:r>
    </w:p>
    <w:p w:rsidR="0082022C" w:rsidRPr="00D14CB5" w:rsidRDefault="0082022C" w:rsidP="002E0382">
      <w:pPr>
        <w:pStyle w:val="BodyTextIndent"/>
        <w:widowControl w:val="0"/>
        <w:spacing w:after="0" w:line="240" w:lineRule="auto"/>
        <w:ind w:firstLine="720"/>
        <w:rPr>
          <w:rFonts w:ascii="Arial Unicode" w:hAnsi="Arial Unicode" w:cs="Arial Unicode"/>
          <w:sz w:val="18"/>
          <w:szCs w:val="18"/>
        </w:rPr>
      </w:pPr>
    </w:p>
    <w:p w:rsidR="0082022C" w:rsidRPr="00D14CB5" w:rsidRDefault="0082022C"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82022C" w:rsidRPr="00D14CB5" w:rsidRDefault="0082022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F86B48">
        <w:rPr>
          <w:rFonts w:ascii="Arial Unicode" w:hAnsi="Arial Unicode" w:cs="Arial Unicode"/>
          <w:sz w:val="18"/>
          <w:szCs w:val="18"/>
        </w:rPr>
        <w:t xml:space="preserve">хозяйственных </w:t>
      </w:r>
      <w:r w:rsidRPr="00AB3FC8">
        <w:rPr>
          <w:rFonts w:ascii="Arial Unicode" w:hAnsi="Arial Unicode" w:cs="Arial Unicode"/>
          <w:sz w:val="18"/>
          <w:szCs w:val="18"/>
        </w:rPr>
        <w:t>товаров</w:t>
      </w:r>
      <w:r w:rsidRPr="00D14CB5">
        <w:rPr>
          <w:rFonts w:ascii="Arial Unicode" w:hAnsi="Arial Unicode" w:cs="Arial Unicode"/>
          <w:sz w:val="18"/>
          <w:szCs w:val="18"/>
        </w:rPr>
        <w:t>.</w:t>
      </w:r>
    </w:p>
    <w:p w:rsidR="0082022C" w:rsidRPr="00D14CB5" w:rsidRDefault="0082022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82022C" w:rsidRPr="00D14CB5" w:rsidRDefault="0082022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82022C" w:rsidRPr="00D14CB5" w:rsidRDefault="0082022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82022C" w:rsidRPr="00D14CB5" w:rsidRDefault="0082022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82022C" w:rsidRPr="00D14CB5" w:rsidRDefault="0082022C"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82022C" w:rsidRPr="00D14CB5" w:rsidRDefault="0082022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82022C" w:rsidRPr="00D14CB5" w:rsidRDefault="0082022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82022C" w:rsidRPr="00D14CB5" w:rsidRDefault="0082022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4B1CB2">
        <w:rPr>
          <w:rFonts w:ascii="Arial Unicode" w:hAnsi="Arial Unicode" w:cs="Arial Unicode"/>
          <w:sz w:val="18"/>
          <w:szCs w:val="18"/>
        </w:rPr>
        <w:t>24</w:t>
      </w:r>
      <w:r>
        <w:rPr>
          <w:rFonts w:ascii="Arial Unicode" w:hAnsi="Arial Unicode" w:cs="Arial Unicode"/>
          <w:sz w:val="18"/>
          <w:szCs w:val="18"/>
        </w:rPr>
        <w:t>.</w:t>
      </w:r>
      <w:r w:rsidRPr="0013027B">
        <w:rPr>
          <w:rFonts w:ascii="Arial Unicode" w:hAnsi="Arial Unicode" w:cs="Arial Unicode"/>
          <w:sz w:val="18"/>
          <w:szCs w:val="18"/>
        </w:rPr>
        <w:t>11</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82022C" w:rsidRPr="00D14CB5" w:rsidRDefault="0082022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82022C" w:rsidRPr="00D14CB5" w:rsidRDefault="0082022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82022C" w:rsidRPr="00D14CB5" w:rsidRDefault="0082022C"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82022C" w:rsidRPr="00D14CB5" w:rsidRDefault="0082022C"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82022C" w:rsidRPr="00D14CB5" w:rsidRDefault="0082022C"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82022C" w:rsidRPr="0013027B" w:rsidRDefault="0082022C"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82022C" w:rsidRPr="00E567E3" w:rsidRDefault="0082022C" w:rsidP="002E0382">
      <w:pPr>
        <w:jc w:val="right"/>
        <w:rPr>
          <w:rFonts w:ascii="Arial Unicode" w:hAnsi="Arial Unicode" w:cs="Arial Unicode"/>
          <w:i/>
          <w:iCs/>
          <w:sz w:val="18"/>
          <w:szCs w:val="18"/>
        </w:rPr>
      </w:pPr>
      <w:r>
        <w:rPr>
          <w:rFonts w:ascii="Arial Unicode" w:hAnsi="Arial Unicode" w:cs="Arial Unicode"/>
          <w:sz w:val="18"/>
          <w:szCs w:val="18"/>
          <w:lang w:val="en-US"/>
        </w:rPr>
        <w:t>09</w:t>
      </w:r>
      <w:r>
        <w:rPr>
          <w:rFonts w:ascii="Arial Unicode" w:hAnsi="Arial Unicode" w:cs="Arial Unicode"/>
          <w:sz w:val="18"/>
          <w:szCs w:val="18"/>
        </w:rPr>
        <w:t>.</w:t>
      </w:r>
      <w:r w:rsidRPr="00AB3FC8">
        <w:rPr>
          <w:rFonts w:ascii="Arial Unicode" w:hAnsi="Arial Unicode" w:cs="Arial Unicode"/>
          <w:sz w:val="18"/>
          <w:szCs w:val="18"/>
        </w:rPr>
        <w:t>1</w:t>
      </w:r>
      <w:r>
        <w:rPr>
          <w:rFonts w:ascii="Arial Unicode" w:hAnsi="Arial Unicode" w:cs="Arial Unicode"/>
          <w:sz w:val="18"/>
          <w:szCs w:val="18"/>
          <w:lang w:val="en-US"/>
        </w:rPr>
        <w:t>2</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82022C" w:rsidRPr="00D14CB5" w:rsidRDefault="0082022C"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21/27</w:t>
      </w:r>
    </w:p>
    <w:p w:rsidR="0082022C" w:rsidRPr="00D14CB5" w:rsidRDefault="0082022C" w:rsidP="002E0382">
      <w:pPr>
        <w:pStyle w:val="BodyText"/>
        <w:widowControl w:val="0"/>
        <w:spacing w:after="0"/>
        <w:ind w:right="-7" w:firstLine="567"/>
        <w:jc w:val="center"/>
        <w:rPr>
          <w:rFonts w:ascii="Arial Unicode" w:hAnsi="Arial Unicode" w:cs="Arial Unicode"/>
          <w:sz w:val="18"/>
          <w:szCs w:val="18"/>
        </w:rPr>
      </w:pPr>
    </w:p>
    <w:p w:rsidR="0082022C" w:rsidRPr="00D14CB5" w:rsidRDefault="0082022C" w:rsidP="002E0382">
      <w:pPr>
        <w:pStyle w:val="BodyText"/>
        <w:widowControl w:val="0"/>
        <w:spacing w:after="0"/>
        <w:ind w:right="-7" w:firstLine="567"/>
        <w:jc w:val="center"/>
        <w:rPr>
          <w:rFonts w:ascii="Arial Unicode" w:hAnsi="Arial Unicode" w:cs="Arial Unicode"/>
          <w:sz w:val="18"/>
          <w:szCs w:val="18"/>
        </w:rPr>
      </w:pPr>
    </w:p>
    <w:p w:rsidR="0082022C" w:rsidRPr="00D14CB5" w:rsidRDefault="0082022C" w:rsidP="002E0382">
      <w:pPr>
        <w:pStyle w:val="BodyText"/>
        <w:widowControl w:val="0"/>
        <w:spacing w:after="0"/>
        <w:ind w:right="-7" w:firstLine="567"/>
        <w:jc w:val="center"/>
        <w:rPr>
          <w:rFonts w:ascii="Arial Unicode" w:hAnsi="Arial Unicode" w:cs="Arial Unicode"/>
          <w:sz w:val="18"/>
          <w:szCs w:val="18"/>
        </w:rPr>
      </w:pPr>
    </w:p>
    <w:p w:rsidR="0082022C" w:rsidRPr="00D14CB5" w:rsidRDefault="0082022C"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82022C" w:rsidRPr="00D14CB5" w:rsidRDefault="0082022C" w:rsidP="002E0382">
      <w:pPr>
        <w:pStyle w:val="BodyText"/>
        <w:widowControl w:val="0"/>
        <w:spacing w:after="0"/>
        <w:ind w:right="-7" w:firstLine="567"/>
        <w:jc w:val="center"/>
        <w:rPr>
          <w:rFonts w:ascii="Arial Unicode" w:hAnsi="Arial Unicode" w:cs="Arial Unicode"/>
          <w:sz w:val="18"/>
          <w:szCs w:val="18"/>
          <w:lang w:val="af-ZA"/>
        </w:rPr>
      </w:pPr>
    </w:p>
    <w:p w:rsidR="0082022C" w:rsidRPr="00D14CB5" w:rsidRDefault="0082022C"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82022C" w:rsidRPr="00D14CB5" w:rsidRDefault="0082022C" w:rsidP="002E0382">
      <w:pPr>
        <w:pStyle w:val="BodyText"/>
        <w:widowControl w:val="0"/>
        <w:spacing w:after="0"/>
        <w:ind w:right="-7" w:firstLine="567"/>
        <w:jc w:val="center"/>
        <w:rPr>
          <w:rFonts w:ascii="Arial Unicode" w:hAnsi="Arial Unicode" w:cs="Arial Unicode"/>
          <w:sz w:val="18"/>
          <w:szCs w:val="18"/>
        </w:rPr>
      </w:pPr>
    </w:p>
    <w:p w:rsidR="0082022C" w:rsidRPr="00D14CB5" w:rsidRDefault="0082022C"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835F1A">
        <w:rPr>
          <w:rFonts w:ascii="Arial Unicode" w:hAnsi="Arial Unicode" w:cs="Arial Unicode"/>
          <w:sz w:val="18"/>
          <w:szCs w:val="18"/>
        </w:rPr>
        <w:t>хозяйственных</w:t>
      </w:r>
      <w:r w:rsidRPr="00AB3FC8">
        <w:rPr>
          <w:rFonts w:ascii="Arial Unicode" w:hAnsi="Arial Unicode" w:cs="Arial Unicode"/>
          <w:sz w:val="18"/>
          <w:szCs w:val="18"/>
        </w:rPr>
        <w:t xml:space="preserve"> товаров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82022C" w:rsidRPr="00D14CB5" w:rsidRDefault="0082022C" w:rsidP="002E0382">
      <w:pPr>
        <w:pStyle w:val="BodyText"/>
        <w:widowControl w:val="0"/>
        <w:spacing w:after="0"/>
        <w:ind w:right="-7"/>
        <w:jc w:val="center"/>
        <w:rPr>
          <w:rFonts w:ascii="Arial Unicode" w:hAnsi="Arial Unicode" w:cs="Arial Unicode"/>
          <w:sz w:val="18"/>
          <w:szCs w:val="18"/>
          <w:lang w:val="af-ZA"/>
        </w:rPr>
      </w:pPr>
    </w:p>
    <w:p w:rsidR="0082022C" w:rsidRPr="00D14CB5" w:rsidRDefault="0082022C"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82022C" w:rsidRPr="00D14CB5" w:rsidRDefault="0082022C" w:rsidP="002E0382">
      <w:pPr>
        <w:widowControl w:val="0"/>
        <w:ind w:firstLine="567"/>
        <w:jc w:val="center"/>
        <w:rPr>
          <w:rFonts w:ascii="Arial Unicode" w:hAnsi="Arial Unicode" w:cs="Arial Unicode"/>
          <w:b/>
          <w:bCs/>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82022C" w:rsidRPr="00D14CB5" w:rsidRDefault="0082022C"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835F1A">
        <w:rPr>
          <w:rFonts w:ascii="Arial Unicode" w:hAnsi="Arial Unicode" w:cs="Arial Unicode"/>
          <w:sz w:val="18"/>
          <w:szCs w:val="18"/>
        </w:rPr>
        <w:t>хозяйственных</w:t>
      </w:r>
      <w:r w:rsidRPr="00AB3FC8">
        <w:rPr>
          <w:rFonts w:ascii="Arial Unicode" w:hAnsi="Arial Unicode" w:cs="Arial Unicode"/>
          <w:sz w:val="18"/>
          <w:szCs w:val="18"/>
        </w:rPr>
        <w:t xml:space="preserve"> товаров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82022C" w:rsidRPr="00D14CB5" w:rsidRDefault="0082022C" w:rsidP="002E0382">
      <w:pPr>
        <w:ind w:firstLine="567"/>
        <w:jc w:val="center"/>
        <w:rPr>
          <w:rFonts w:ascii="Arial Unicode" w:hAnsi="Arial Unicode" w:cs="Arial Unicode"/>
          <w:b/>
          <w:bCs/>
          <w:sz w:val="18"/>
          <w:szCs w:val="18"/>
          <w:lang w:val="af-ZA"/>
        </w:rPr>
      </w:pPr>
    </w:p>
    <w:p w:rsidR="0082022C" w:rsidRPr="00D14CB5" w:rsidRDefault="0082022C" w:rsidP="002E0382">
      <w:pPr>
        <w:widowControl w:val="0"/>
        <w:ind w:firstLine="567"/>
        <w:jc w:val="center"/>
        <w:rPr>
          <w:rFonts w:ascii="Arial Unicode" w:hAnsi="Arial Unicode" w:cs="Arial Unicode"/>
          <w:sz w:val="18"/>
          <w:szCs w:val="18"/>
          <w:lang w:val="af-ZA"/>
        </w:rPr>
      </w:pPr>
    </w:p>
    <w:p w:rsidR="0082022C" w:rsidRPr="00D14CB5" w:rsidRDefault="0082022C"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82022C" w:rsidRPr="00D14CB5" w:rsidRDefault="0082022C" w:rsidP="002E0382">
      <w:pPr>
        <w:widowControl w:val="0"/>
        <w:jc w:val="center"/>
        <w:rPr>
          <w:rFonts w:ascii="Arial Unicode" w:hAnsi="Arial Unicode" w:cs="Arial Unicode"/>
          <w:b/>
          <w:bCs/>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82022C" w:rsidRPr="00D14CB5" w:rsidRDefault="0082022C" w:rsidP="002E0382">
      <w:pPr>
        <w:widowControl w:val="0"/>
        <w:jc w:val="center"/>
        <w:rPr>
          <w:rFonts w:ascii="Arial Unicode" w:hAnsi="Arial Unicode" w:cs="Arial Unicode"/>
          <w:sz w:val="18"/>
          <w:szCs w:val="18"/>
        </w:rPr>
      </w:pPr>
    </w:p>
    <w:p w:rsidR="0082022C" w:rsidRPr="00D14CB5"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82022C" w:rsidRPr="00D14CB5"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2022C" w:rsidRPr="00D14CB5"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82022C" w:rsidRPr="00D14CB5"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82022C" w:rsidRPr="00D14CB5"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82022C" w:rsidRPr="00F70D0A"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82022C" w:rsidRPr="00F70D0A" w:rsidRDefault="0082022C"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82022C" w:rsidRPr="00D14CB5"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82022C" w:rsidRPr="00D14CB5"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82022C" w:rsidRPr="00D14CB5"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82022C" w:rsidRPr="00D14CB5"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82022C" w:rsidRPr="00D14CB5"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82022C" w:rsidRPr="00D14CB5" w:rsidRDefault="0082022C" w:rsidP="002E0382">
      <w:pPr>
        <w:widowControl w:val="0"/>
        <w:jc w:val="center"/>
        <w:rPr>
          <w:rFonts w:ascii="Arial Unicode" w:hAnsi="Arial Unicode" w:cs="Arial Unicode"/>
          <w:b/>
          <w:bCs/>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82022C" w:rsidRPr="00D14CB5" w:rsidRDefault="0082022C" w:rsidP="002E0382">
      <w:pPr>
        <w:widowControl w:val="0"/>
        <w:jc w:val="center"/>
        <w:rPr>
          <w:rFonts w:ascii="Arial Unicode" w:hAnsi="Arial Unicode" w:cs="Arial Unicode"/>
          <w:b/>
          <w:bCs/>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82022C" w:rsidRPr="00D14CB5" w:rsidRDefault="0082022C" w:rsidP="002E0382">
      <w:pPr>
        <w:widowControl w:val="0"/>
        <w:jc w:val="center"/>
        <w:rPr>
          <w:rFonts w:ascii="Arial Unicode" w:hAnsi="Arial Unicode" w:cs="Arial Unicode"/>
          <w:b/>
          <w:bCs/>
          <w:sz w:val="18"/>
          <w:szCs w:val="18"/>
        </w:rPr>
      </w:pPr>
    </w:p>
    <w:p w:rsidR="0082022C" w:rsidRPr="00D14CB5"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82022C" w:rsidRPr="00D14CB5"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82022C" w:rsidRPr="00D14CB5" w:rsidRDefault="0082022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82022C" w:rsidRPr="00D14CB5" w:rsidRDefault="0082022C"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82022C" w:rsidRPr="00D14CB5" w:rsidRDefault="0082022C"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21/27</w:t>
      </w:r>
      <w:r w:rsidRPr="00D14CB5">
        <w:rPr>
          <w:rFonts w:ascii="Arial Unicode" w:hAnsi="Arial Unicode" w:cs="Arial Unicode"/>
          <w:spacing w:val="-6"/>
          <w:sz w:val="18"/>
          <w:szCs w:val="18"/>
        </w:rPr>
        <w:t xml:space="preserve"> (далее — процедура).</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2022C" w:rsidRPr="00D14CB5" w:rsidRDefault="0082022C"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82022C" w:rsidRPr="00D14CB5" w:rsidRDefault="0082022C" w:rsidP="002E0382">
      <w:pPr>
        <w:pStyle w:val="BodyTextIndent2"/>
        <w:widowControl w:val="0"/>
        <w:spacing w:line="240" w:lineRule="auto"/>
        <w:ind w:firstLine="567"/>
        <w:rPr>
          <w:rFonts w:ascii="Arial Unicode" w:hAnsi="Arial Unicode" w:cs="Arial Unicode"/>
          <w:sz w:val="18"/>
          <w:szCs w:val="18"/>
          <w:lang w:val="es-ES"/>
        </w:rPr>
      </w:pP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82022C" w:rsidRPr="00D14CB5" w:rsidRDefault="0082022C" w:rsidP="002E0382">
      <w:pPr>
        <w:pStyle w:val="Heading3"/>
        <w:keepNext w:val="0"/>
        <w:widowControl w:val="0"/>
        <w:spacing w:line="240" w:lineRule="auto"/>
        <w:rPr>
          <w:rFonts w:ascii="Arial Unicode" w:hAnsi="Arial Unicode" w:cs="Arial Unicode"/>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82022C" w:rsidRPr="00E9179B" w:rsidRDefault="0082022C"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835F1A">
        <w:rPr>
          <w:rFonts w:ascii="Arial Unicode" w:hAnsi="Arial Unicode" w:cs="Arial Unicode"/>
          <w:sz w:val="18"/>
          <w:szCs w:val="18"/>
        </w:rPr>
        <w:t>хозяйственных</w:t>
      </w:r>
      <w:r w:rsidRPr="00AB3FC8">
        <w:rPr>
          <w:rFonts w:ascii="Arial Unicode" w:hAnsi="Arial Unicode" w:cs="Arial Unicode"/>
          <w:sz w:val="18"/>
          <w:szCs w:val="18"/>
        </w:rPr>
        <w:t xml:space="preserve"> товаров</w:t>
      </w:r>
      <w:r>
        <w:rPr>
          <w:rFonts w:ascii="Arial Unicode" w:hAnsi="Arial Unicode" w:cs="Arial Unicode"/>
          <w:sz w:val="18"/>
          <w:szCs w:val="18"/>
        </w:rPr>
        <w:t xml:space="preserve"> </w:t>
      </w:r>
      <w:r w:rsidRPr="00D14CB5">
        <w:rPr>
          <w:rFonts w:ascii="Arial Unicode" w:hAnsi="Arial Unicode" w:cs="Arial Unicode"/>
          <w:i w:val="0"/>
          <w:iCs w:val="0"/>
          <w:sz w:val="18"/>
          <w:szCs w:val="18"/>
        </w:rPr>
        <w:t xml:space="preserve">(далее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4B1CB2">
        <w:rPr>
          <w:rFonts w:ascii="Arial Unicode" w:hAnsi="Arial Unicode" w:cs="Arial Unicode"/>
          <w:i w:val="0"/>
          <w:iCs w:val="0"/>
          <w:sz w:val="18"/>
          <w:szCs w:val="18"/>
        </w:rPr>
        <w:t>7</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82022C" w:rsidRPr="00D14CB5">
        <w:trPr>
          <w:jc w:val="center"/>
        </w:trPr>
        <w:tc>
          <w:tcPr>
            <w:tcW w:w="1530" w:type="dxa"/>
            <w:vAlign w:val="center"/>
          </w:tcPr>
          <w:p w:rsidR="0082022C" w:rsidRPr="00D14CB5" w:rsidRDefault="0082022C"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82022C" w:rsidRPr="00D14CB5" w:rsidRDefault="0082022C"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82022C" w:rsidRPr="00D14CB5">
        <w:trPr>
          <w:jc w:val="center"/>
        </w:trPr>
        <w:tc>
          <w:tcPr>
            <w:tcW w:w="1530" w:type="dxa"/>
            <w:vAlign w:val="center"/>
          </w:tcPr>
          <w:p w:rsidR="0082022C" w:rsidRPr="00185D95" w:rsidRDefault="0082022C"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1</w:t>
            </w:r>
          </w:p>
        </w:tc>
        <w:tc>
          <w:tcPr>
            <w:tcW w:w="7704" w:type="dxa"/>
            <w:vAlign w:val="center"/>
          </w:tcPr>
          <w:p w:rsidR="0082022C" w:rsidRDefault="0082022C">
            <w:pPr>
              <w:jc w:val="center"/>
              <w:rPr>
                <w:rFonts w:ascii="Arial Unicode" w:hAnsi="Arial Unicode" w:cs="Arial Unicode"/>
                <w:sz w:val="16"/>
                <w:szCs w:val="16"/>
              </w:rPr>
            </w:pPr>
            <w:r>
              <w:rPr>
                <w:rFonts w:ascii="Arial Unicode" w:hAnsi="Arial Unicode" w:cs="Arial Unicode"/>
                <w:sz w:val="16"/>
                <w:szCs w:val="16"/>
              </w:rPr>
              <w:t>Полиэтиленовый балон 5л</w:t>
            </w:r>
          </w:p>
        </w:tc>
      </w:tr>
      <w:tr w:rsidR="0082022C" w:rsidRPr="00D14CB5">
        <w:trPr>
          <w:jc w:val="center"/>
        </w:trPr>
        <w:tc>
          <w:tcPr>
            <w:tcW w:w="1530" w:type="dxa"/>
            <w:vAlign w:val="center"/>
          </w:tcPr>
          <w:p w:rsidR="0082022C" w:rsidRPr="00185D95" w:rsidRDefault="0082022C"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2</w:t>
            </w:r>
          </w:p>
        </w:tc>
        <w:tc>
          <w:tcPr>
            <w:tcW w:w="7704" w:type="dxa"/>
            <w:vAlign w:val="center"/>
          </w:tcPr>
          <w:p w:rsidR="0082022C" w:rsidRDefault="0082022C">
            <w:pPr>
              <w:jc w:val="center"/>
              <w:rPr>
                <w:rFonts w:ascii="Arial Unicode" w:hAnsi="Arial Unicode" w:cs="Arial Unicode"/>
                <w:sz w:val="16"/>
                <w:szCs w:val="16"/>
              </w:rPr>
            </w:pPr>
            <w:r>
              <w:rPr>
                <w:rFonts w:ascii="Arial Unicode" w:hAnsi="Arial Unicode" w:cs="Arial Unicode"/>
                <w:sz w:val="16"/>
                <w:szCs w:val="16"/>
              </w:rPr>
              <w:t>Полиэтиленовая бутылка 0,5л</w:t>
            </w:r>
          </w:p>
        </w:tc>
      </w:tr>
      <w:tr w:rsidR="0082022C" w:rsidRPr="00D14CB5">
        <w:trPr>
          <w:jc w:val="center"/>
        </w:trPr>
        <w:tc>
          <w:tcPr>
            <w:tcW w:w="1530" w:type="dxa"/>
            <w:vAlign w:val="center"/>
          </w:tcPr>
          <w:p w:rsidR="0082022C" w:rsidRPr="00185D95" w:rsidRDefault="0082022C"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3</w:t>
            </w:r>
          </w:p>
        </w:tc>
        <w:tc>
          <w:tcPr>
            <w:tcW w:w="7704" w:type="dxa"/>
            <w:vAlign w:val="center"/>
          </w:tcPr>
          <w:p w:rsidR="0082022C" w:rsidRDefault="0082022C">
            <w:pPr>
              <w:jc w:val="center"/>
              <w:rPr>
                <w:rFonts w:ascii="Arial Unicode" w:hAnsi="Arial Unicode" w:cs="Arial Unicode"/>
                <w:sz w:val="16"/>
                <w:szCs w:val="16"/>
              </w:rPr>
            </w:pPr>
            <w:r>
              <w:rPr>
                <w:rFonts w:ascii="Arial Unicode" w:hAnsi="Arial Unicode" w:cs="Arial Unicode"/>
                <w:sz w:val="16"/>
                <w:szCs w:val="16"/>
              </w:rPr>
              <w:t>губка</w:t>
            </w:r>
          </w:p>
        </w:tc>
      </w:tr>
      <w:tr w:rsidR="0082022C" w:rsidRPr="00D14CB5">
        <w:trPr>
          <w:jc w:val="center"/>
        </w:trPr>
        <w:tc>
          <w:tcPr>
            <w:tcW w:w="1530" w:type="dxa"/>
            <w:vAlign w:val="center"/>
          </w:tcPr>
          <w:p w:rsidR="0082022C" w:rsidRPr="00185D95" w:rsidRDefault="0082022C"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4</w:t>
            </w:r>
          </w:p>
        </w:tc>
        <w:tc>
          <w:tcPr>
            <w:tcW w:w="7704" w:type="dxa"/>
            <w:vAlign w:val="center"/>
          </w:tcPr>
          <w:p w:rsidR="0082022C" w:rsidRDefault="0082022C">
            <w:pPr>
              <w:jc w:val="center"/>
              <w:rPr>
                <w:rFonts w:ascii="Arial Unicode" w:hAnsi="Arial Unicode" w:cs="Arial Unicode"/>
                <w:sz w:val="16"/>
                <w:szCs w:val="16"/>
              </w:rPr>
            </w:pPr>
            <w:r>
              <w:rPr>
                <w:rFonts w:ascii="Arial Unicode" w:hAnsi="Arial Unicode" w:cs="Arial Unicode"/>
                <w:sz w:val="16"/>
                <w:szCs w:val="16"/>
              </w:rPr>
              <w:t>Видеодиск DVD R</w:t>
            </w:r>
          </w:p>
        </w:tc>
      </w:tr>
      <w:tr w:rsidR="0082022C" w:rsidRPr="00D14CB5">
        <w:trPr>
          <w:jc w:val="center"/>
        </w:trPr>
        <w:tc>
          <w:tcPr>
            <w:tcW w:w="1530" w:type="dxa"/>
            <w:vAlign w:val="center"/>
          </w:tcPr>
          <w:p w:rsidR="0082022C" w:rsidRPr="00185D95" w:rsidRDefault="0082022C"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5</w:t>
            </w:r>
          </w:p>
        </w:tc>
        <w:tc>
          <w:tcPr>
            <w:tcW w:w="7704" w:type="dxa"/>
            <w:vAlign w:val="center"/>
          </w:tcPr>
          <w:p w:rsidR="0082022C" w:rsidRDefault="0082022C">
            <w:pPr>
              <w:jc w:val="center"/>
              <w:rPr>
                <w:rFonts w:ascii="Arial Unicode" w:hAnsi="Arial Unicode" w:cs="Arial Unicode"/>
                <w:color w:val="000000"/>
                <w:sz w:val="16"/>
                <w:szCs w:val="16"/>
              </w:rPr>
            </w:pPr>
            <w:r>
              <w:rPr>
                <w:rFonts w:ascii="Arial Unicode" w:hAnsi="Arial Unicode" w:cs="Arial Unicode"/>
                <w:color w:val="000000"/>
                <w:sz w:val="16"/>
                <w:szCs w:val="16"/>
              </w:rPr>
              <w:t>Светильник светодиодный 54Вт</w:t>
            </w:r>
          </w:p>
        </w:tc>
      </w:tr>
      <w:tr w:rsidR="0082022C" w:rsidRPr="00D14CB5">
        <w:trPr>
          <w:jc w:val="center"/>
        </w:trPr>
        <w:tc>
          <w:tcPr>
            <w:tcW w:w="1530" w:type="dxa"/>
            <w:vAlign w:val="center"/>
          </w:tcPr>
          <w:p w:rsidR="0082022C" w:rsidRPr="002E0382" w:rsidRDefault="0082022C"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6</w:t>
            </w:r>
          </w:p>
        </w:tc>
        <w:tc>
          <w:tcPr>
            <w:tcW w:w="7704" w:type="dxa"/>
            <w:vAlign w:val="center"/>
          </w:tcPr>
          <w:p w:rsidR="0082022C" w:rsidRDefault="0082022C">
            <w:pPr>
              <w:jc w:val="center"/>
              <w:rPr>
                <w:rFonts w:ascii="Arial Unicode" w:hAnsi="Arial Unicode" w:cs="Arial Unicode"/>
                <w:color w:val="000000"/>
                <w:sz w:val="16"/>
                <w:szCs w:val="16"/>
              </w:rPr>
            </w:pPr>
            <w:r>
              <w:rPr>
                <w:rFonts w:ascii="Arial Unicode" w:hAnsi="Arial Unicode" w:cs="Arial Unicode"/>
                <w:color w:val="000000"/>
                <w:sz w:val="16"/>
                <w:szCs w:val="16"/>
              </w:rPr>
              <w:t>Электронные весы</w:t>
            </w:r>
          </w:p>
        </w:tc>
      </w:tr>
      <w:tr w:rsidR="0082022C" w:rsidRPr="00D14CB5">
        <w:trPr>
          <w:jc w:val="center"/>
        </w:trPr>
        <w:tc>
          <w:tcPr>
            <w:tcW w:w="1530" w:type="dxa"/>
            <w:vAlign w:val="center"/>
          </w:tcPr>
          <w:p w:rsidR="0082022C" w:rsidRPr="002E0382" w:rsidRDefault="0082022C"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7</w:t>
            </w:r>
          </w:p>
        </w:tc>
        <w:tc>
          <w:tcPr>
            <w:tcW w:w="7704" w:type="dxa"/>
            <w:vAlign w:val="center"/>
          </w:tcPr>
          <w:p w:rsidR="0082022C" w:rsidRDefault="0082022C">
            <w:pPr>
              <w:jc w:val="center"/>
              <w:rPr>
                <w:rFonts w:ascii="Arial Unicode" w:hAnsi="Arial Unicode" w:cs="Arial Unicode"/>
                <w:color w:val="000000"/>
                <w:sz w:val="16"/>
                <w:szCs w:val="16"/>
              </w:rPr>
            </w:pPr>
            <w:r>
              <w:rPr>
                <w:rFonts w:ascii="Arial Unicode" w:hAnsi="Arial Unicode" w:cs="Arial Unicode"/>
                <w:color w:val="000000"/>
                <w:sz w:val="16"/>
                <w:szCs w:val="16"/>
              </w:rPr>
              <w:t>Холодильник</w:t>
            </w:r>
          </w:p>
        </w:tc>
      </w:tr>
    </w:tbl>
    <w:p w:rsidR="0082022C" w:rsidRPr="00D14CB5" w:rsidRDefault="0082022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2022C" w:rsidRPr="00D14CB5" w:rsidRDefault="0082022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82022C" w:rsidRPr="00D14CB5" w:rsidRDefault="0082022C"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2022C" w:rsidRPr="00D14CB5" w:rsidRDefault="0082022C"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82022C" w:rsidRPr="00D14CB5" w:rsidRDefault="0082022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82022C" w:rsidRPr="00D14CB5" w:rsidRDefault="0082022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2022C" w:rsidRPr="00D14CB5" w:rsidRDefault="0082022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82022C" w:rsidRPr="00D14CB5" w:rsidRDefault="0082022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82022C" w:rsidRPr="00D14CB5" w:rsidRDefault="0082022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2022C" w:rsidRPr="00D14CB5" w:rsidRDefault="0082022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2022C" w:rsidRPr="00D14CB5" w:rsidRDefault="0082022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82022C" w:rsidRPr="00D14CB5" w:rsidRDefault="0082022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82022C" w:rsidRPr="00D14CB5" w:rsidRDefault="0082022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2022C" w:rsidRPr="00D14CB5" w:rsidRDefault="0082022C"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2022C" w:rsidRPr="00D14CB5" w:rsidRDefault="0082022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82022C" w:rsidRPr="00D14CB5" w:rsidRDefault="0082022C"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2022C" w:rsidRPr="00D14CB5" w:rsidRDefault="0082022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82022C" w:rsidRPr="00D14CB5" w:rsidRDefault="0082022C"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82022C" w:rsidRPr="00D14CB5" w:rsidRDefault="0082022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2022C" w:rsidRPr="00D14CB5" w:rsidRDefault="0082022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82022C" w:rsidRPr="00D14CB5" w:rsidRDefault="0082022C"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82022C" w:rsidRPr="00D14CB5" w:rsidRDefault="0082022C"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2022C" w:rsidRPr="00D14CB5" w:rsidRDefault="0082022C"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82022C" w:rsidRPr="00D14CB5" w:rsidRDefault="0082022C"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82022C" w:rsidRPr="00D14CB5" w:rsidRDefault="0082022C" w:rsidP="002E0382">
      <w:pPr>
        <w:widowControl w:val="0"/>
        <w:jc w:val="center"/>
        <w:rPr>
          <w:rFonts w:ascii="Arial Unicode" w:hAnsi="Arial Unicode" w:cs="Arial Unicode"/>
          <w:b/>
          <w:bCs/>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2022C" w:rsidRPr="00D14CB5" w:rsidRDefault="0082022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82022C" w:rsidRPr="00D14CB5" w:rsidRDefault="0082022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82022C" w:rsidRPr="00D14CB5" w:rsidRDefault="0082022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82022C" w:rsidRPr="00D14CB5" w:rsidRDefault="0082022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82022C" w:rsidRPr="00D14CB5" w:rsidRDefault="0082022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82022C" w:rsidRPr="00D14CB5" w:rsidRDefault="0082022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82022C" w:rsidRPr="00D14CB5" w:rsidRDefault="0082022C"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2022C" w:rsidRPr="00D14CB5" w:rsidRDefault="0082022C"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82022C" w:rsidRPr="00D14CB5" w:rsidRDefault="0082022C"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82022C" w:rsidRPr="00F70D0A"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82022C" w:rsidRPr="00F70D0A"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2022C" w:rsidRPr="00F70D0A" w:rsidRDefault="0082022C"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2022C" w:rsidRPr="00F70D0A" w:rsidRDefault="0082022C" w:rsidP="002E0382">
      <w:pPr>
        <w:pStyle w:val="norm"/>
        <w:widowControl w:val="0"/>
        <w:spacing w:line="240" w:lineRule="auto"/>
        <w:ind w:firstLine="0"/>
        <w:rPr>
          <w:rFonts w:ascii="Arial Unicode" w:hAnsi="Arial Unicode" w:cs="Arial Unicode"/>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2022C" w:rsidRPr="00D14CB5" w:rsidRDefault="0082022C"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82022C" w:rsidRPr="00F70D0A"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2022C" w:rsidRPr="00F70D0A" w:rsidRDefault="0082022C" w:rsidP="002E0382">
      <w:pPr>
        <w:pStyle w:val="norm"/>
        <w:widowControl w:val="0"/>
        <w:tabs>
          <w:tab w:val="left" w:pos="1134"/>
        </w:tabs>
        <w:spacing w:line="240" w:lineRule="auto"/>
        <w:ind w:firstLine="567"/>
        <w:rPr>
          <w:rFonts w:ascii="Arial Unicode" w:hAnsi="Arial Unicode" w:cs="Arial Unicode"/>
          <w:sz w:val="18"/>
          <w:szCs w:val="18"/>
        </w:rPr>
      </w:pPr>
    </w:p>
    <w:p w:rsidR="0082022C" w:rsidRPr="00D14CB5" w:rsidRDefault="0082022C"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82022C" w:rsidRPr="00D14CB5" w:rsidRDefault="0082022C"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2022C" w:rsidRPr="00F70D0A" w:rsidRDefault="0082022C"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2022C" w:rsidRPr="00F70D0A" w:rsidRDefault="0082022C"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82022C" w:rsidRPr="00D14CB5" w:rsidRDefault="0082022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82022C" w:rsidRPr="00D14CB5" w:rsidRDefault="0082022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82022C" w:rsidRPr="00D14CB5" w:rsidRDefault="0082022C"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82022C" w:rsidRPr="00D14CB5" w:rsidRDefault="0082022C"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82022C" w:rsidRPr="00D14CB5" w:rsidRDefault="0082022C"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2022C" w:rsidRPr="00D14CB5" w:rsidDel="00992C40" w:rsidRDefault="0082022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82022C" w:rsidRPr="00D14CB5" w:rsidRDefault="0082022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82022C" w:rsidRPr="00D14CB5" w:rsidRDefault="0082022C"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2022C" w:rsidRPr="00D14CB5" w:rsidRDefault="0082022C"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82022C" w:rsidRPr="00D14CB5" w:rsidRDefault="0082022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2022C" w:rsidRPr="00D14CB5" w:rsidRDefault="0082022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2022C" w:rsidRPr="00D14CB5" w:rsidRDefault="0082022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82022C" w:rsidRPr="00D14CB5" w:rsidRDefault="0082022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2022C" w:rsidRPr="00D14CB5" w:rsidRDefault="0082022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2022C" w:rsidRPr="00D14CB5" w:rsidRDefault="0082022C"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2022C" w:rsidRPr="00D14CB5" w:rsidRDefault="0082022C"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2022C" w:rsidRPr="00D14CB5" w:rsidRDefault="0082022C"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82022C" w:rsidRPr="00D14CB5" w:rsidRDefault="0082022C"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2022C" w:rsidRPr="00D14CB5" w:rsidRDefault="0082022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82022C" w:rsidRPr="00D14CB5" w:rsidRDefault="0082022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2022C" w:rsidRPr="00D14CB5" w:rsidRDefault="0082022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2022C" w:rsidRPr="00D14CB5" w:rsidRDefault="0082022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82022C" w:rsidRPr="00D14CB5" w:rsidRDefault="0082022C"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82022C" w:rsidRPr="00D14CB5" w:rsidRDefault="0082022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2022C" w:rsidRPr="00D14CB5" w:rsidRDefault="0082022C"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w:t>
      </w:r>
      <w:r w:rsidRPr="00273DCB">
        <w:rPr>
          <w:rFonts w:ascii="Arial Unicode" w:hAnsi="Arial Unicode" w:cs="Arial Unicode"/>
          <w:sz w:val="18"/>
          <w:szCs w:val="18"/>
        </w:rPr>
        <w:t>10</w:t>
      </w:r>
      <w:r w:rsidRPr="00D14CB5">
        <w:rPr>
          <w:rFonts w:ascii="Arial Unicode" w:hAnsi="Arial Unicode" w:cs="Arial Unicode"/>
          <w:sz w:val="18"/>
          <w:szCs w:val="18"/>
        </w:rPr>
        <w:t>" календарных дней. Период ожидания не применим, если заявку подал только один участник, с которым заключается договор.</w:t>
      </w:r>
    </w:p>
    <w:p w:rsidR="0082022C" w:rsidRPr="00F70D0A" w:rsidRDefault="0082022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2022C" w:rsidRPr="00F70D0A" w:rsidRDefault="0082022C" w:rsidP="002E0382">
      <w:pPr>
        <w:pStyle w:val="BodyTextIndent2"/>
        <w:widowControl w:val="0"/>
        <w:spacing w:line="240" w:lineRule="auto"/>
        <w:ind w:firstLine="567"/>
        <w:rPr>
          <w:rFonts w:ascii="Arial Unicode" w:hAnsi="Arial Unicode" w:cs="Arial Unicode"/>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2022C" w:rsidRPr="00F70D0A" w:rsidRDefault="0082022C"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82022C" w:rsidRPr="00F70D0A" w:rsidRDefault="0082022C"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82022C" w:rsidRPr="00F77F4A"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2022C" w:rsidRPr="00F70D0A"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022C" w:rsidRPr="00F77F4A" w:rsidRDefault="0082022C"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82022C" w:rsidRPr="007A11AB"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82022C" w:rsidRPr="00D14CB5" w:rsidRDefault="0082022C"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2022C" w:rsidRPr="00D14CB5" w:rsidRDefault="0082022C"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82022C" w:rsidRPr="00D14CB5" w:rsidRDefault="0082022C" w:rsidP="002E0382">
      <w:pPr>
        <w:widowControl w:val="0"/>
        <w:tabs>
          <w:tab w:val="left" w:pos="1276"/>
        </w:tabs>
        <w:ind w:firstLine="567"/>
        <w:jc w:val="both"/>
        <w:rPr>
          <w:rFonts w:ascii="Arial Unicode" w:hAnsi="Arial Unicode" w:cs="Arial Unicode"/>
          <w:sz w:val="18"/>
          <w:szCs w:val="18"/>
        </w:rPr>
      </w:pPr>
    </w:p>
    <w:p w:rsidR="0082022C" w:rsidRPr="00D14CB5" w:rsidRDefault="0082022C"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2022C" w:rsidRPr="00D14CB5" w:rsidRDefault="0082022C" w:rsidP="002E0382">
      <w:pPr>
        <w:rPr>
          <w:rFonts w:ascii="Arial Unicode" w:hAnsi="Arial Unicode" w:cs="Arial Unicode"/>
          <w:b/>
          <w:bCs/>
          <w:sz w:val="18"/>
          <w:szCs w:val="18"/>
        </w:rPr>
      </w:pPr>
    </w:p>
    <w:p w:rsidR="0082022C" w:rsidRPr="00D14CB5" w:rsidRDefault="0082022C"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82022C" w:rsidRPr="00D14CB5" w:rsidRDefault="0082022C"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82022C" w:rsidRPr="00D14CB5" w:rsidRDefault="0082022C" w:rsidP="002E0382">
      <w:pPr>
        <w:widowControl w:val="0"/>
        <w:jc w:val="center"/>
        <w:rPr>
          <w:rFonts w:ascii="Arial Unicode" w:hAnsi="Arial Unicode" w:cs="Arial Unicode"/>
          <w:b/>
          <w:bCs/>
          <w:sz w:val="18"/>
          <w:szCs w:val="18"/>
        </w:rPr>
      </w:pPr>
    </w:p>
    <w:p w:rsidR="0082022C" w:rsidRPr="00D14CB5" w:rsidRDefault="0082022C"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82022C" w:rsidRPr="00D14CB5" w:rsidRDefault="0082022C" w:rsidP="002E0382">
      <w:pPr>
        <w:widowControl w:val="0"/>
        <w:jc w:val="center"/>
        <w:rPr>
          <w:rFonts w:ascii="Arial Unicode" w:hAnsi="Arial Unicode" w:cs="Arial Unicode"/>
          <w:b/>
          <w:bCs/>
          <w:sz w:val="18"/>
          <w:szCs w:val="18"/>
        </w:rPr>
      </w:pPr>
    </w:p>
    <w:p w:rsidR="0082022C" w:rsidRPr="00D14CB5" w:rsidRDefault="0082022C"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82022C" w:rsidRPr="00D14CB5" w:rsidRDefault="0082022C" w:rsidP="002E0382">
      <w:pPr>
        <w:widowControl w:val="0"/>
        <w:jc w:val="center"/>
        <w:rPr>
          <w:rFonts w:ascii="Arial Unicode" w:hAnsi="Arial Unicode" w:cs="Arial Unicode"/>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82022C" w:rsidRPr="00D14CB5" w:rsidRDefault="0082022C" w:rsidP="002E0382">
      <w:pPr>
        <w:widowControl w:val="0"/>
        <w:jc w:val="center"/>
        <w:rPr>
          <w:rFonts w:ascii="Arial Unicode" w:hAnsi="Arial Unicode" w:cs="Arial Unicode"/>
          <w:b/>
          <w:bCs/>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82022C" w:rsidRPr="00F70D0A"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82022C" w:rsidRPr="00F70D0A" w:rsidRDefault="0082022C"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82022C" w:rsidRPr="00F51486" w:rsidRDefault="0082022C"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82022C" w:rsidRPr="00D14CB5" w:rsidRDefault="0082022C"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82022C" w:rsidRPr="00D14CB5" w:rsidRDefault="0082022C" w:rsidP="002E0382">
      <w:pPr>
        <w:widowControl w:val="0"/>
        <w:tabs>
          <w:tab w:val="left" w:pos="1134"/>
        </w:tabs>
        <w:ind w:firstLine="567"/>
        <w:jc w:val="both"/>
        <w:rPr>
          <w:rFonts w:ascii="Arial Unicode" w:hAnsi="Arial Unicode" w:cs="Arial Unicode"/>
          <w:sz w:val="18"/>
          <w:szCs w:val="18"/>
        </w:rPr>
      </w:pPr>
    </w:p>
    <w:p w:rsidR="0082022C" w:rsidRPr="00D14CB5" w:rsidRDefault="0082022C" w:rsidP="002E0382">
      <w:pPr>
        <w:widowControl w:val="0"/>
        <w:tabs>
          <w:tab w:val="left" w:pos="1134"/>
        </w:tabs>
        <w:ind w:firstLine="567"/>
        <w:jc w:val="both"/>
        <w:rPr>
          <w:rFonts w:ascii="Arial Unicode" w:hAnsi="Arial Unicode" w:cs="Arial Unicode"/>
          <w:sz w:val="18"/>
          <w:szCs w:val="18"/>
        </w:rPr>
      </w:pPr>
    </w:p>
    <w:p w:rsidR="0082022C" w:rsidRPr="00D14CB5" w:rsidRDefault="0082022C" w:rsidP="002E0382">
      <w:pPr>
        <w:widowControl w:val="0"/>
        <w:tabs>
          <w:tab w:val="left" w:pos="1134"/>
        </w:tabs>
        <w:ind w:firstLine="567"/>
        <w:jc w:val="both"/>
        <w:rPr>
          <w:rFonts w:ascii="Arial Unicode" w:hAnsi="Arial Unicode" w:cs="Arial Unicode"/>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p>
    <w:p w:rsidR="0082022C" w:rsidRPr="00D14CB5" w:rsidRDefault="0082022C"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82022C" w:rsidRPr="00D14CB5" w:rsidRDefault="0082022C"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21/27</w:t>
      </w:r>
    </w:p>
    <w:p w:rsidR="0082022C" w:rsidRPr="00D14CB5" w:rsidRDefault="0082022C" w:rsidP="002E0382">
      <w:pPr>
        <w:widowControl w:val="0"/>
        <w:jc w:val="center"/>
        <w:rPr>
          <w:rFonts w:ascii="Arial Unicode" w:hAnsi="Arial Unicode" w:cs="Arial Unicode"/>
          <w:b/>
          <w:bCs/>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82022C" w:rsidRPr="00D14CB5" w:rsidRDefault="0082022C"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82022C" w:rsidRPr="00D14CB5" w:rsidRDefault="0082022C" w:rsidP="002E0382">
      <w:pPr>
        <w:widowControl w:val="0"/>
        <w:jc w:val="center"/>
        <w:rPr>
          <w:rFonts w:ascii="Arial Unicode" w:hAnsi="Arial Unicode" w:cs="Arial Unicode"/>
          <w:sz w:val="18"/>
          <w:szCs w:val="18"/>
        </w:rPr>
      </w:pPr>
    </w:p>
    <w:p w:rsidR="0082022C" w:rsidRPr="009712E3"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82022C" w:rsidRPr="009712E3" w:rsidRDefault="0082022C"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21/27</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82022C" w:rsidRPr="009712E3"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82022C" w:rsidRPr="00F70D0A" w:rsidRDefault="0082022C"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82022C" w:rsidRPr="00D14CB5" w:rsidRDefault="0082022C" w:rsidP="002E0382">
      <w:pPr>
        <w:jc w:val="both"/>
        <w:rPr>
          <w:rFonts w:ascii="Arial Unicode" w:hAnsi="Arial Unicode" w:cs="Arial Unicode"/>
          <w:sz w:val="18"/>
          <w:szCs w:val="18"/>
        </w:rPr>
      </w:pPr>
    </w:p>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82022C" w:rsidRPr="00D14CB5" w:rsidRDefault="0082022C"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82022C" w:rsidRPr="00D14CB5" w:rsidRDefault="0082022C" w:rsidP="002E0382">
      <w:pPr>
        <w:jc w:val="both"/>
        <w:rPr>
          <w:rFonts w:ascii="Arial Unicode" w:hAnsi="Arial Unicode" w:cs="Arial Unicode"/>
          <w:sz w:val="18"/>
          <w:szCs w:val="18"/>
        </w:rPr>
      </w:pPr>
    </w:p>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82022C" w:rsidRPr="009712E3" w:rsidRDefault="0082022C"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82022C" w:rsidRPr="009712E3" w:rsidRDefault="0082022C"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82022C" w:rsidRPr="009712E3" w:rsidRDefault="0082022C"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82022C" w:rsidRPr="009712E3" w:rsidRDefault="0082022C"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82022C" w:rsidRPr="00D14CB5" w:rsidRDefault="0082022C" w:rsidP="002E0382">
      <w:pPr>
        <w:tabs>
          <w:tab w:val="left" w:pos="7371"/>
        </w:tabs>
        <w:ind w:left="3544" w:firstLine="3"/>
        <w:jc w:val="both"/>
        <w:rPr>
          <w:rFonts w:ascii="Arial Unicode" w:hAnsi="Arial Unicode" w:cs="Arial Unicode"/>
          <w:sz w:val="18"/>
          <w:szCs w:val="18"/>
        </w:rPr>
      </w:pP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82022C" w:rsidRPr="009712E3" w:rsidRDefault="0082022C"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82022C" w:rsidRPr="00D14CB5" w:rsidRDefault="0082022C"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21/27</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82022C" w:rsidRPr="00D14CB5" w:rsidRDefault="0082022C"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21/27</w:t>
      </w:r>
    </w:p>
    <w:p w:rsidR="0082022C" w:rsidRPr="00D14CB5" w:rsidRDefault="0082022C"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82022C" w:rsidRPr="00D14CB5" w:rsidRDefault="0082022C"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82022C" w:rsidRPr="00D14CB5" w:rsidRDefault="0082022C"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82022C" w:rsidRPr="009712E3" w:rsidRDefault="0082022C"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82022C" w:rsidRPr="00D14CB5" w:rsidRDefault="0082022C"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82022C" w:rsidRPr="00D14CB5" w:rsidRDefault="0082022C"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82022C" w:rsidRPr="00D14CB5" w:rsidRDefault="0082022C"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82022C" w:rsidRPr="00D14CB5">
        <w:tc>
          <w:tcPr>
            <w:tcW w:w="463" w:type="dxa"/>
            <w:vAlign w:val="center"/>
          </w:tcPr>
          <w:p w:rsidR="0082022C" w:rsidRPr="00D14CB5" w:rsidRDefault="0082022C"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82022C" w:rsidRPr="00D14CB5" w:rsidRDefault="0082022C"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82022C" w:rsidRPr="00D14CB5" w:rsidRDefault="0082022C"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82022C" w:rsidRPr="00D14CB5" w:rsidRDefault="0082022C"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2022C" w:rsidRPr="00D14CB5">
        <w:tc>
          <w:tcPr>
            <w:tcW w:w="463" w:type="dxa"/>
            <w:vAlign w:val="center"/>
          </w:tcPr>
          <w:p w:rsidR="0082022C" w:rsidRPr="00D14CB5" w:rsidRDefault="0082022C"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82022C" w:rsidRPr="00D14CB5" w:rsidRDefault="0082022C"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82022C" w:rsidRPr="00D14CB5" w:rsidRDefault="0082022C"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82022C" w:rsidRPr="00D14CB5" w:rsidRDefault="0082022C" w:rsidP="002E0382">
            <w:pPr>
              <w:pStyle w:val="BodyTextIndent3"/>
              <w:widowControl w:val="0"/>
              <w:spacing w:line="240" w:lineRule="auto"/>
              <w:ind w:firstLine="0"/>
              <w:jc w:val="center"/>
              <w:rPr>
                <w:rFonts w:ascii="Arial Unicode" w:hAnsi="Arial Unicode" w:cs="Arial Unicode"/>
                <w:sz w:val="18"/>
                <w:szCs w:val="18"/>
              </w:rPr>
            </w:pPr>
          </w:p>
        </w:tc>
      </w:tr>
      <w:tr w:rsidR="0082022C" w:rsidRPr="00D14CB5">
        <w:tc>
          <w:tcPr>
            <w:tcW w:w="463" w:type="dxa"/>
            <w:vAlign w:val="center"/>
          </w:tcPr>
          <w:p w:rsidR="0082022C" w:rsidRPr="00D14CB5" w:rsidRDefault="0082022C"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82022C" w:rsidRPr="00D14CB5" w:rsidRDefault="0082022C"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82022C" w:rsidRPr="00D14CB5" w:rsidRDefault="0082022C"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82022C" w:rsidRPr="00D14CB5" w:rsidRDefault="0082022C" w:rsidP="002E0382">
            <w:pPr>
              <w:pStyle w:val="BodyTextIndent3"/>
              <w:widowControl w:val="0"/>
              <w:spacing w:line="240" w:lineRule="auto"/>
              <w:ind w:firstLine="0"/>
              <w:jc w:val="center"/>
              <w:rPr>
                <w:rFonts w:ascii="Arial Unicode" w:hAnsi="Arial Unicode" w:cs="Arial Unicode"/>
                <w:sz w:val="18"/>
                <w:szCs w:val="18"/>
              </w:rPr>
            </w:pPr>
          </w:p>
        </w:tc>
      </w:tr>
    </w:tbl>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82022C" w:rsidRPr="009712E3" w:rsidRDefault="0082022C"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82022C" w:rsidRPr="00D14CB5" w:rsidRDefault="0082022C"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82022C" w:rsidRPr="00D14CB5" w:rsidRDefault="0082022C" w:rsidP="002E0382">
      <w:pPr>
        <w:tabs>
          <w:tab w:val="left" w:pos="7371"/>
        </w:tabs>
        <w:ind w:left="3544" w:firstLine="3"/>
        <w:jc w:val="both"/>
        <w:rPr>
          <w:rFonts w:ascii="Arial Unicode" w:hAnsi="Arial Unicode" w:cs="Arial Unicode"/>
          <w:sz w:val="18"/>
          <w:szCs w:val="18"/>
          <w:lang w:val="hy-AM"/>
        </w:rPr>
      </w:pPr>
    </w:p>
    <w:p w:rsidR="0082022C" w:rsidRPr="00D14CB5" w:rsidRDefault="0082022C"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82022C" w:rsidRPr="00D14CB5" w:rsidRDefault="0082022C"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82022C" w:rsidRPr="00D14CB5" w:rsidRDefault="0082022C"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82022C" w:rsidRPr="00D14CB5" w:rsidRDefault="0082022C"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82022C" w:rsidRPr="00D14CB5" w:rsidRDefault="0082022C"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82022C" w:rsidRPr="00D14CB5" w:rsidRDefault="0082022C"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82022C" w:rsidRPr="00D14CB5" w:rsidRDefault="0082022C"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21/27</w:t>
      </w:r>
    </w:p>
    <w:p w:rsidR="0082022C" w:rsidRPr="00D14CB5" w:rsidRDefault="0082022C" w:rsidP="002E0382">
      <w:pPr>
        <w:widowControl w:val="0"/>
        <w:ind w:left="567" w:right="565"/>
        <w:jc w:val="center"/>
        <w:rPr>
          <w:rFonts w:ascii="Arial Unicode" w:hAnsi="Arial Unicode" w:cs="Arial Unicode"/>
          <w:b/>
          <w:bCs/>
          <w:sz w:val="18"/>
          <w:szCs w:val="18"/>
        </w:rPr>
      </w:pPr>
    </w:p>
    <w:p w:rsidR="0082022C" w:rsidRPr="00D14CB5" w:rsidRDefault="0082022C"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82022C" w:rsidRPr="00D14CB5" w:rsidRDefault="0082022C"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82022C" w:rsidRPr="00D14CB5" w:rsidRDefault="0082022C" w:rsidP="002E0382">
      <w:pPr>
        <w:pStyle w:val="Heading3"/>
        <w:keepNext w:val="0"/>
        <w:widowControl w:val="0"/>
        <w:spacing w:line="240" w:lineRule="auto"/>
        <w:ind w:left="567" w:right="565"/>
        <w:rPr>
          <w:rFonts w:ascii="Arial Unicode" w:hAnsi="Arial Unicode" w:cs="Arial Unicode"/>
          <w:sz w:val="18"/>
          <w:szCs w:val="18"/>
        </w:rPr>
      </w:pP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82022C" w:rsidRPr="00D14CB5" w:rsidRDefault="0082022C"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21/27</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82022C" w:rsidRPr="00D14CB5">
        <w:tc>
          <w:tcPr>
            <w:tcW w:w="1026" w:type="dxa"/>
            <w:vMerge w:val="restart"/>
            <w:vAlign w:val="center"/>
          </w:tcPr>
          <w:p w:rsidR="0082022C" w:rsidRPr="00D14CB5" w:rsidRDefault="0082022C" w:rsidP="002E0382">
            <w:pPr>
              <w:widowControl w:val="0"/>
              <w:jc w:val="center"/>
              <w:rPr>
                <w:rFonts w:ascii="Arial Unicode" w:hAnsi="Arial Unicode" w:cs="Arial Unicode"/>
                <w:b/>
                <w:bCs/>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82022C" w:rsidRPr="00D14CB5">
        <w:trPr>
          <w:trHeight w:val="696"/>
        </w:trPr>
        <w:tc>
          <w:tcPr>
            <w:tcW w:w="1026" w:type="dxa"/>
            <w:vMerge/>
            <w:vAlign w:val="center"/>
          </w:tcPr>
          <w:p w:rsidR="0082022C" w:rsidRPr="00D14CB5" w:rsidRDefault="0082022C" w:rsidP="002E0382">
            <w:pPr>
              <w:widowControl w:val="0"/>
              <w:jc w:val="center"/>
              <w:rPr>
                <w:rFonts w:ascii="Arial Unicode" w:hAnsi="Arial Unicode" w:cs="Arial Unicode"/>
                <w:b/>
                <w:bCs/>
                <w:sz w:val="18"/>
                <w:szCs w:val="18"/>
              </w:rPr>
            </w:pPr>
          </w:p>
        </w:tc>
        <w:tc>
          <w:tcPr>
            <w:tcW w:w="1681" w:type="dxa"/>
            <w:vAlign w:val="center"/>
          </w:tcPr>
          <w:p w:rsidR="0082022C" w:rsidRPr="00D14CB5" w:rsidRDefault="0082022C"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82022C" w:rsidRPr="00D14CB5">
        <w:tc>
          <w:tcPr>
            <w:tcW w:w="1026" w:type="dxa"/>
          </w:tcPr>
          <w:p w:rsidR="0082022C" w:rsidRPr="00D14CB5" w:rsidRDefault="0082022C"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82022C" w:rsidRPr="00D14CB5" w:rsidRDefault="0082022C"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82022C" w:rsidRPr="00D14CB5" w:rsidRDefault="0082022C"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82022C" w:rsidRPr="00D14CB5" w:rsidRDefault="0082022C" w:rsidP="002E0382">
            <w:pPr>
              <w:pStyle w:val="Heading3"/>
              <w:keepNext w:val="0"/>
              <w:widowControl w:val="0"/>
              <w:spacing w:line="240" w:lineRule="auto"/>
              <w:jc w:val="left"/>
              <w:rPr>
                <w:rFonts w:ascii="Arial Unicode" w:hAnsi="Arial Unicode" w:cs="Arial Unicode"/>
                <w:b/>
                <w:bCs/>
                <w:sz w:val="18"/>
                <w:szCs w:val="18"/>
              </w:rPr>
            </w:pPr>
          </w:p>
        </w:tc>
      </w:tr>
      <w:tr w:rsidR="0082022C" w:rsidRPr="00D14CB5">
        <w:tc>
          <w:tcPr>
            <w:tcW w:w="1026" w:type="dxa"/>
          </w:tcPr>
          <w:p w:rsidR="0082022C" w:rsidRPr="00D14CB5" w:rsidRDefault="0082022C"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82022C" w:rsidRPr="00D14CB5" w:rsidRDefault="0082022C"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82022C" w:rsidRPr="00D14CB5" w:rsidRDefault="0082022C"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82022C" w:rsidRPr="00D14CB5" w:rsidRDefault="0082022C" w:rsidP="002E0382">
            <w:pPr>
              <w:pStyle w:val="Heading3"/>
              <w:keepNext w:val="0"/>
              <w:widowControl w:val="0"/>
              <w:spacing w:line="240" w:lineRule="auto"/>
              <w:jc w:val="left"/>
              <w:rPr>
                <w:rFonts w:ascii="Arial Unicode" w:hAnsi="Arial Unicode" w:cs="Arial Unicode"/>
                <w:b/>
                <w:bCs/>
                <w:sz w:val="18"/>
                <w:szCs w:val="18"/>
              </w:rPr>
            </w:pPr>
          </w:p>
        </w:tc>
      </w:tr>
      <w:tr w:rsidR="0082022C" w:rsidRPr="00D14CB5">
        <w:tc>
          <w:tcPr>
            <w:tcW w:w="1026" w:type="dxa"/>
          </w:tcPr>
          <w:p w:rsidR="0082022C" w:rsidRPr="00D14CB5" w:rsidRDefault="0082022C"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82022C" w:rsidRPr="00D14CB5" w:rsidRDefault="0082022C"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82022C" w:rsidRPr="00D14CB5" w:rsidRDefault="0082022C"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82022C" w:rsidRPr="00D14CB5" w:rsidRDefault="0082022C" w:rsidP="002E0382">
            <w:pPr>
              <w:pStyle w:val="Heading3"/>
              <w:keepNext w:val="0"/>
              <w:widowControl w:val="0"/>
              <w:spacing w:line="240" w:lineRule="auto"/>
              <w:jc w:val="left"/>
              <w:rPr>
                <w:rFonts w:ascii="Arial Unicode" w:hAnsi="Arial Unicode" w:cs="Arial Unicode"/>
                <w:b/>
                <w:bCs/>
                <w:sz w:val="18"/>
                <w:szCs w:val="18"/>
              </w:rPr>
            </w:pPr>
          </w:p>
        </w:tc>
      </w:tr>
    </w:tbl>
    <w:p w:rsidR="0082022C" w:rsidRPr="00D14CB5" w:rsidRDefault="0082022C" w:rsidP="002E0382">
      <w:pPr>
        <w:widowControl w:val="0"/>
        <w:tabs>
          <w:tab w:val="left" w:pos="6804"/>
        </w:tabs>
        <w:jc w:val="center"/>
        <w:rPr>
          <w:rFonts w:ascii="Arial Unicode" w:hAnsi="Arial Unicode" w:cs="Arial Unicode"/>
          <w:sz w:val="18"/>
          <w:szCs w:val="18"/>
          <w:lang w:val="en-US"/>
        </w:rPr>
      </w:pPr>
    </w:p>
    <w:p w:rsidR="0082022C" w:rsidRPr="00D14CB5" w:rsidRDefault="0082022C"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82022C" w:rsidRPr="00D14CB5" w:rsidRDefault="0082022C"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82022C" w:rsidRPr="00D14CB5" w:rsidRDefault="0082022C" w:rsidP="002E0382">
      <w:pPr>
        <w:widowControl w:val="0"/>
        <w:jc w:val="right"/>
        <w:rPr>
          <w:rFonts w:ascii="Arial Unicode" w:hAnsi="Arial Unicode" w:cs="Arial Unicode"/>
          <w:sz w:val="18"/>
          <w:szCs w:val="18"/>
        </w:rPr>
      </w:pP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82022C" w:rsidRPr="00D14CB5" w:rsidRDefault="0082022C" w:rsidP="002E0382">
      <w:pPr>
        <w:rPr>
          <w:rFonts w:ascii="Arial Unicode" w:hAnsi="Arial Unicode" w:cs="Arial Unicode"/>
          <w:sz w:val="18"/>
          <w:szCs w:val="18"/>
        </w:rPr>
      </w:pPr>
      <w:r w:rsidRPr="00D14CB5">
        <w:rPr>
          <w:rFonts w:ascii="Arial Unicode" w:hAnsi="Arial Unicode" w:cs="Arial Unicode"/>
          <w:sz w:val="18"/>
          <w:szCs w:val="18"/>
        </w:rPr>
        <w:br w:type="page"/>
      </w:r>
    </w:p>
    <w:p w:rsidR="0082022C" w:rsidRPr="00D14CB5" w:rsidRDefault="0082022C"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82022C" w:rsidRPr="00D14CB5" w:rsidRDefault="0082022C"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21/27</w:t>
      </w:r>
    </w:p>
    <w:p w:rsidR="0082022C" w:rsidRPr="00D14CB5" w:rsidRDefault="0082022C" w:rsidP="002E0382">
      <w:pPr>
        <w:widowControl w:val="0"/>
        <w:ind w:firstLine="567"/>
        <w:jc w:val="center"/>
        <w:rPr>
          <w:rFonts w:ascii="Arial Unicode" w:hAnsi="Arial Unicode" w:cs="Arial Unicode"/>
          <w:sz w:val="18"/>
          <w:szCs w:val="18"/>
        </w:rPr>
      </w:pPr>
    </w:p>
    <w:p w:rsidR="0082022C" w:rsidRPr="00D14CB5" w:rsidRDefault="0082022C"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82022C" w:rsidRPr="00D14CB5" w:rsidRDefault="0082022C" w:rsidP="002E0382">
      <w:pPr>
        <w:widowControl w:val="0"/>
        <w:ind w:firstLine="567"/>
        <w:jc w:val="center"/>
        <w:rPr>
          <w:rFonts w:ascii="Arial Unicode" w:hAnsi="Arial Unicode" w:cs="Arial Unicode"/>
          <w:sz w:val="18"/>
          <w:szCs w:val="18"/>
        </w:rPr>
      </w:pP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21/27</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82022C" w:rsidRPr="00D14CB5" w:rsidRDefault="0082022C"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82022C" w:rsidRPr="00D14CB5">
        <w:trPr>
          <w:trHeight w:val="916"/>
          <w:jc w:val="center"/>
        </w:trPr>
        <w:tc>
          <w:tcPr>
            <w:tcW w:w="1368" w:type="dxa"/>
            <w:tcBorders>
              <w:top w:val="single" w:sz="4" w:space="0" w:color="auto"/>
              <w:right w:val="single" w:sz="4" w:space="0" w:color="auto"/>
            </w:tcBorders>
            <w:vAlign w:val="center"/>
          </w:tcPr>
          <w:p w:rsidR="0082022C" w:rsidRPr="00D14CB5" w:rsidRDefault="0082022C"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82022C"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82022C" w:rsidRPr="00D14CB5" w:rsidRDefault="0082022C"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82022C" w:rsidRPr="00D14CB5" w:rsidRDefault="0082022C"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82022C" w:rsidRPr="00D14CB5" w:rsidRDefault="0082022C"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82022C" w:rsidRPr="00D14CB5" w:rsidRDefault="0082022C"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82022C" w:rsidRPr="00D14CB5" w:rsidRDefault="0082022C"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82022C" w:rsidRPr="00D14CB5">
        <w:trPr>
          <w:trHeight w:val="20"/>
          <w:jc w:val="center"/>
        </w:trPr>
        <w:tc>
          <w:tcPr>
            <w:tcW w:w="1368" w:type="dxa"/>
            <w:tcBorders>
              <w:top w:val="single" w:sz="4" w:space="0" w:color="auto"/>
              <w:bottom w:val="single" w:sz="4" w:space="0" w:color="auto"/>
              <w:right w:val="single" w:sz="4" w:space="0" w:color="auto"/>
            </w:tcBorders>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82022C" w:rsidRPr="00D14CB5" w:rsidRDefault="0082022C"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2022C" w:rsidRPr="00D14CB5" w:rsidRDefault="0082022C"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2022C" w:rsidRPr="00D14CB5" w:rsidRDefault="0082022C" w:rsidP="002E0382">
            <w:pPr>
              <w:widowControl w:val="0"/>
              <w:jc w:val="center"/>
              <w:rPr>
                <w:rFonts w:ascii="Arial Unicode" w:hAnsi="Arial Unicode" w:cs="Arial Unicode"/>
                <w:sz w:val="18"/>
                <w:szCs w:val="18"/>
              </w:rPr>
            </w:pPr>
          </w:p>
        </w:tc>
      </w:tr>
      <w:tr w:rsidR="0082022C" w:rsidRPr="00D14CB5">
        <w:trPr>
          <w:trHeight w:val="521"/>
          <w:jc w:val="center"/>
        </w:trPr>
        <w:tc>
          <w:tcPr>
            <w:tcW w:w="1368" w:type="dxa"/>
            <w:tcBorders>
              <w:top w:val="single" w:sz="4" w:space="0" w:color="auto"/>
              <w:bottom w:val="single" w:sz="4" w:space="0" w:color="auto"/>
              <w:right w:val="single" w:sz="4" w:space="0" w:color="auto"/>
            </w:tcBorders>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82022C" w:rsidRPr="00D14CB5" w:rsidRDefault="0082022C"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2022C" w:rsidRPr="00D14CB5" w:rsidRDefault="0082022C"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2022C" w:rsidRPr="00D14CB5" w:rsidRDefault="0082022C" w:rsidP="002E0382">
            <w:pPr>
              <w:widowControl w:val="0"/>
              <w:rPr>
                <w:rFonts w:ascii="Arial Unicode" w:hAnsi="Arial Unicode" w:cs="Arial Unicode"/>
                <w:sz w:val="18"/>
                <w:szCs w:val="18"/>
              </w:rPr>
            </w:pPr>
          </w:p>
        </w:tc>
      </w:tr>
      <w:tr w:rsidR="0082022C" w:rsidRPr="00D14CB5">
        <w:trPr>
          <w:trHeight w:val="20"/>
          <w:jc w:val="center"/>
        </w:trPr>
        <w:tc>
          <w:tcPr>
            <w:tcW w:w="1368" w:type="dxa"/>
            <w:tcBorders>
              <w:top w:val="single" w:sz="4" w:space="0" w:color="auto"/>
              <w:bottom w:val="single" w:sz="4" w:space="0" w:color="auto"/>
              <w:right w:val="single" w:sz="4" w:space="0" w:color="auto"/>
            </w:tcBorders>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82022C" w:rsidRPr="00D14CB5" w:rsidRDefault="0082022C"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2022C" w:rsidRPr="00D14CB5" w:rsidRDefault="0082022C"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2022C" w:rsidRPr="00D14CB5" w:rsidRDefault="0082022C" w:rsidP="002E0382">
            <w:pPr>
              <w:widowControl w:val="0"/>
              <w:jc w:val="center"/>
              <w:rPr>
                <w:rFonts w:ascii="Arial Unicode" w:hAnsi="Arial Unicode" w:cs="Arial Unicode"/>
                <w:sz w:val="18"/>
                <w:szCs w:val="18"/>
              </w:rPr>
            </w:pPr>
          </w:p>
        </w:tc>
      </w:tr>
      <w:tr w:rsidR="0082022C" w:rsidRPr="00D14CB5">
        <w:trPr>
          <w:trHeight w:val="20"/>
          <w:jc w:val="center"/>
        </w:trPr>
        <w:tc>
          <w:tcPr>
            <w:tcW w:w="1368" w:type="dxa"/>
            <w:tcBorders>
              <w:top w:val="single" w:sz="4" w:space="0" w:color="auto"/>
              <w:bottom w:val="single" w:sz="4" w:space="0" w:color="auto"/>
              <w:right w:val="single" w:sz="4" w:space="0" w:color="auto"/>
            </w:tcBorders>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82022C" w:rsidRPr="00D14CB5" w:rsidRDefault="0082022C"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2022C" w:rsidRPr="00D14CB5" w:rsidRDefault="0082022C"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2022C" w:rsidRPr="00D14CB5" w:rsidRDefault="0082022C" w:rsidP="002E0382">
            <w:pPr>
              <w:widowControl w:val="0"/>
              <w:jc w:val="center"/>
              <w:rPr>
                <w:rFonts w:ascii="Arial Unicode" w:hAnsi="Arial Unicode" w:cs="Arial Unicode"/>
                <w:sz w:val="18"/>
                <w:szCs w:val="18"/>
              </w:rPr>
            </w:pPr>
          </w:p>
        </w:tc>
      </w:tr>
      <w:tr w:rsidR="0082022C" w:rsidRPr="00D14CB5">
        <w:trPr>
          <w:trHeight w:val="270"/>
          <w:jc w:val="center"/>
        </w:trPr>
        <w:tc>
          <w:tcPr>
            <w:tcW w:w="1368" w:type="dxa"/>
            <w:tcBorders>
              <w:top w:val="single" w:sz="4" w:space="0" w:color="auto"/>
              <w:bottom w:val="single" w:sz="4" w:space="0" w:color="auto"/>
              <w:right w:val="single" w:sz="4" w:space="0" w:color="auto"/>
            </w:tcBorders>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82022C" w:rsidRPr="00D14CB5" w:rsidRDefault="0082022C"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82022C" w:rsidRPr="00D14CB5" w:rsidRDefault="0082022C"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82022C" w:rsidRPr="00D14CB5" w:rsidRDefault="0082022C" w:rsidP="002E0382">
            <w:pPr>
              <w:widowControl w:val="0"/>
              <w:jc w:val="center"/>
              <w:rPr>
                <w:rFonts w:ascii="Arial Unicode" w:hAnsi="Arial Unicode" w:cs="Arial Unicode"/>
                <w:sz w:val="18"/>
                <w:szCs w:val="18"/>
              </w:rPr>
            </w:pPr>
          </w:p>
        </w:tc>
      </w:tr>
    </w:tbl>
    <w:p w:rsidR="0082022C" w:rsidRPr="00D14CB5" w:rsidRDefault="0082022C"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82022C" w:rsidRPr="00D14CB5" w:rsidRDefault="0082022C"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82022C" w:rsidRPr="00D14CB5" w:rsidRDefault="0082022C" w:rsidP="002E0382">
      <w:pPr>
        <w:widowControl w:val="0"/>
        <w:jc w:val="both"/>
        <w:rPr>
          <w:rFonts w:ascii="Arial Unicode" w:hAnsi="Arial Unicode" w:cs="Arial Unicode"/>
          <w:sz w:val="18"/>
          <w:szCs w:val="18"/>
          <w:lang w:val="es-ES"/>
        </w:rPr>
      </w:pP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82022C" w:rsidRPr="00D14CB5" w:rsidRDefault="0082022C" w:rsidP="002E0382">
      <w:pPr>
        <w:rPr>
          <w:rFonts w:ascii="Arial Unicode" w:hAnsi="Arial Unicode" w:cs="Arial Unicode"/>
          <w:b/>
          <w:bCs/>
          <w:sz w:val="18"/>
          <w:szCs w:val="18"/>
        </w:rPr>
      </w:pPr>
    </w:p>
    <w:p w:rsidR="0082022C" w:rsidRPr="00D14CB5" w:rsidRDefault="0082022C" w:rsidP="002E0382">
      <w:pPr>
        <w:rPr>
          <w:rFonts w:ascii="Arial Unicode" w:hAnsi="Arial Unicode" w:cs="Arial Unicode"/>
          <w:b/>
          <w:bCs/>
          <w:sz w:val="18"/>
          <w:szCs w:val="18"/>
        </w:rPr>
      </w:pPr>
    </w:p>
    <w:p w:rsidR="0082022C" w:rsidRPr="00D14CB5" w:rsidRDefault="0082022C" w:rsidP="002E0382">
      <w:pPr>
        <w:rPr>
          <w:rFonts w:ascii="Arial Unicode" w:hAnsi="Arial Unicode" w:cs="Arial Unicode"/>
          <w:b/>
          <w:bCs/>
          <w:sz w:val="18"/>
          <w:szCs w:val="18"/>
        </w:rPr>
      </w:pPr>
    </w:p>
    <w:p w:rsidR="0082022C" w:rsidRPr="00D14CB5" w:rsidRDefault="0082022C" w:rsidP="002E0382">
      <w:pPr>
        <w:rPr>
          <w:rFonts w:ascii="Arial Unicode" w:hAnsi="Arial Unicode" w:cs="Arial Unicode"/>
          <w:b/>
          <w:bCs/>
          <w:sz w:val="18"/>
          <w:szCs w:val="18"/>
        </w:rPr>
      </w:pPr>
    </w:p>
    <w:p w:rsidR="0082022C" w:rsidRPr="00D14CB5" w:rsidRDefault="0082022C" w:rsidP="002E0382">
      <w:pPr>
        <w:rPr>
          <w:rFonts w:ascii="Arial Unicode" w:hAnsi="Arial Unicode" w:cs="Arial Unicode"/>
          <w:b/>
          <w:bCs/>
          <w:sz w:val="18"/>
          <w:szCs w:val="18"/>
        </w:rPr>
      </w:pPr>
    </w:p>
    <w:p w:rsidR="0082022C" w:rsidRPr="00D14CB5" w:rsidRDefault="0082022C" w:rsidP="002E0382">
      <w:pPr>
        <w:rPr>
          <w:rFonts w:ascii="Arial Unicode" w:hAnsi="Arial Unicode" w:cs="Arial Unicode"/>
          <w:b/>
          <w:bCs/>
          <w:sz w:val="18"/>
          <w:szCs w:val="18"/>
        </w:rPr>
      </w:pPr>
    </w:p>
    <w:p w:rsidR="0082022C" w:rsidRPr="00D14CB5" w:rsidRDefault="0082022C" w:rsidP="002E0382">
      <w:pPr>
        <w:widowControl w:val="0"/>
        <w:ind w:left="567" w:right="565"/>
        <w:jc w:val="center"/>
        <w:rPr>
          <w:rFonts w:ascii="Arial Unicode" w:hAnsi="Arial Unicode" w:cs="Arial Unicode"/>
          <w:b/>
          <w:bCs/>
          <w:sz w:val="18"/>
          <w:szCs w:val="18"/>
        </w:rPr>
      </w:pPr>
    </w:p>
    <w:p w:rsidR="0082022C" w:rsidRPr="00D14CB5" w:rsidRDefault="0082022C"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82022C" w:rsidRPr="00D14CB5" w:rsidRDefault="0082022C"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21/27</w:t>
      </w:r>
    </w:p>
    <w:p w:rsidR="0082022C" w:rsidRPr="00D14CB5" w:rsidRDefault="0082022C"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82022C" w:rsidRPr="00D14CB5" w:rsidRDefault="0082022C"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82022C" w:rsidRPr="00834063" w:rsidRDefault="0082022C"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82022C" w:rsidRPr="00834063" w:rsidRDefault="0082022C"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82022C" w:rsidRPr="00834063" w:rsidRDefault="0082022C"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82022C" w:rsidRPr="00834063" w:rsidRDefault="0082022C"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21/27</w:t>
      </w:r>
      <w:r w:rsidRPr="00834063">
        <w:rPr>
          <w:rFonts w:ascii="Arial Unicode" w:hAnsi="Arial Unicode" w:cs="Arial Unicode"/>
          <w:sz w:val="18"/>
          <w:szCs w:val="18"/>
        </w:rPr>
        <w:t>.</w:t>
      </w:r>
    </w:p>
    <w:p w:rsidR="0082022C" w:rsidRPr="00834063" w:rsidRDefault="0082022C"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82022C" w:rsidRPr="00834063" w:rsidRDefault="0082022C"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82022C" w:rsidRPr="00834063" w:rsidRDefault="0082022C"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82022C" w:rsidRPr="00834063" w:rsidRDefault="0082022C" w:rsidP="00834063">
      <w:pPr>
        <w:pStyle w:val="NormalWeb"/>
        <w:shd w:val="clear" w:color="auto" w:fill="FFFFFF"/>
        <w:spacing w:before="0" w:beforeAutospacing="0" w:after="0" w:afterAutospacing="0"/>
        <w:jc w:val="both"/>
        <w:rPr>
          <w:rFonts w:ascii="Arial Unicode" w:hAnsi="Arial Unicode" w:cs="Arial Unicode"/>
          <w:sz w:val="18"/>
          <w:szCs w:val="18"/>
        </w:rPr>
      </w:pPr>
    </w:p>
    <w:p w:rsidR="0082022C" w:rsidRPr="00834063" w:rsidRDefault="0082022C"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82022C" w:rsidRPr="00834063" w:rsidRDefault="0082022C"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82022C" w:rsidRPr="00834063" w:rsidRDefault="0082022C"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82022C" w:rsidRPr="00834063" w:rsidRDefault="0082022C"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82022C" w:rsidRPr="00834063" w:rsidRDefault="0082022C"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82022C" w:rsidRPr="00834063" w:rsidRDefault="0082022C"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82022C" w:rsidRPr="00834063" w:rsidRDefault="0082022C"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022C" w:rsidRPr="00623515" w:rsidRDefault="0082022C"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82022C" w:rsidRPr="00F560FB" w:rsidRDefault="0082022C"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82022C" w:rsidRPr="00623515" w:rsidRDefault="0082022C"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82022C" w:rsidRPr="00F560FB" w:rsidRDefault="0082022C"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82022C" w:rsidRPr="00834063" w:rsidRDefault="0082022C"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82022C" w:rsidRPr="00834063" w:rsidRDefault="0082022C"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82022C" w:rsidRPr="00F560FB" w:rsidRDefault="0082022C"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82022C" w:rsidRPr="00834063" w:rsidRDefault="0082022C"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82022C" w:rsidRPr="00834063" w:rsidRDefault="0082022C"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2022C" w:rsidRPr="00834063" w:rsidRDefault="0082022C"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82022C" w:rsidRPr="00834063" w:rsidRDefault="0082022C"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82022C" w:rsidRPr="00834063" w:rsidRDefault="0082022C"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82022C" w:rsidRPr="00D14CB5" w:rsidRDefault="0082022C"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82022C" w:rsidRPr="00D14CB5" w:rsidRDefault="0082022C"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21/27</w:t>
      </w:r>
    </w:p>
    <w:p w:rsidR="0082022C" w:rsidRPr="00F70D0A" w:rsidRDefault="0082022C" w:rsidP="002E0382">
      <w:pPr>
        <w:widowControl w:val="0"/>
        <w:jc w:val="center"/>
        <w:rPr>
          <w:rFonts w:ascii="Arial Unicode" w:hAnsi="Arial Unicode" w:cs="Arial Unicode"/>
          <w:b/>
          <w:bCs/>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82022C" w:rsidRPr="00F70D0A"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82022C" w:rsidRPr="00D14CB5">
        <w:tc>
          <w:tcPr>
            <w:tcW w:w="4786" w:type="dxa"/>
          </w:tcPr>
          <w:p w:rsidR="0082022C" w:rsidRPr="00D14CB5" w:rsidRDefault="0082022C"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82022C" w:rsidRPr="00D14CB5" w:rsidRDefault="0082022C"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82022C" w:rsidRPr="00D14CB5" w:rsidRDefault="0082022C"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82022C" w:rsidRPr="00D14CB5" w:rsidRDefault="0082022C"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82022C" w:rsidRPr="00D14CB5" w:rsidRDefault="0082022C"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21/27</w:t>
      </w:r>
      <w:r w:rsidRPr="00D14CB5">
        <w:rPr>
          <w:rFonts w:ascii="Arial Unicode" w:hAnsi="Arial Unicode" w:cs="Arial Unicode"/>
          <w:sz w:val="18"/>
          <w:szCs w:val="18"/>
        </w:rPr>
        <w:t>.</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82022C" w:rsidRPr="00D14CB5" w:rsidDel="00A1321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2022C" w:rsidRPr="00D14CB5" w:rsidRDefault="0082022C"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2022C" w:rsidRPr="00D14CB5" w:rsidRDefault="0082022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2022C" w:rsidRPr="00D14CB5" w:rsidRDefault="0082022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2022C" w:rsidRPr="00F70D0A" w:rsidRDefault="0082022C"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82022C" w:rsidRPr="00F70D0A" w:rsidRDefault="0082022C"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82022C" w:rsidRPr="004B1CB2" w:rsidRDefault="0082022C"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82022C" w:rsidRPr="004B1CB2" w:rsidRDefault="0082022C" w:rsidP="009C5786">
      <w:pPr>
        <w:widowControl w:val="0"/>
        <w:ind w:right="4250"/>
        <w:jc w:val="center"/>
        <w:rPr>
          <w:rFonts w:ascii="Arial Unicode" w:hAnsi="Arial Unicode" w:cs="Arial Unicode"/>
          <w:sz w:val="14"/>
          <w:szCs w:val="14"/>
        </w:rPr>
      </w:pPr>
    </w:p>
    <w:p w:rsidR="0082022C" w:rsidRPr="004B1CB2" w:rsidRDefault="0082022C" w:rsidP="009C5786">
      <w:pPr>
        <w:widowControl w:val="0"/>
        <w:ind w:right="4250"/>
        <w:jc w:val="center"/>
        <w:rPr>
          <w:rFonts w:ascii="Arial Unicode" w:hAnsi="Arial Unicode" w:cs="Arial Unicode"/>
          <w:sz w:val="14"/>
          <w:szCs w:val="14"/>
        </w:rPr>
      </w:pPr>
    </w:p>
    <w:p w:rsidR="0082022C" w:rsidRPr="004B1CB2" w:rsidRDefault="0082022C"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82022C" w:rsidRPr="00D14CB5">
        <w:tc>
          <w:tcPr>
            <w:tcW w:w="9588" w:type="dxa"/>
            <w:gridSpan w:val="2"/>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82022C" w:rsidRPr="00D14CB5">
        <w:tc>
          <w:tcPr>
            <w:tcW w:w="9588" w:type="dxa"/>
            <w:gridSpan w:val="2"/>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82022C" w:rsidRPr="00D14CB5">
        <w:tc>
          <w:tcPr>
            <w:tcW w:w="9588" w:type="dxa"/>
            <w:gridSpan w:val="2"/>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82022C" w:rsidRPr="00D14CB5">
        <w:tc>
          <w:tcPr>
            <w:tcW w:w="9588" w:type="dxa"/>
            <w:gridSpan w:val="2"/>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82022C" w:rsidRPr="00D14CB5">
        <w:tc>
          <w:tcPr>
            <w:tcW w:w="4673" w:type="dxa"/>
            <w:vAlign w:val="bottom"/>
          </w:tcPr>
          <w:p w:rsidR="0082022C" w:rsidRPr="00D14CB5" w:rsidRDefault="0082022C"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2022C" w:rsidRPr="00D14CB5" w:rsidRDefault="0082022C" w:rsidP="002E0382">
            <w:pPr>
              <w:widowControl w:val="0"/>
              <w:rPr>
                <w:rFonts w:ascii="Arial Unicode" w:hAnsi="Arial Unicode" w:cs="Arial Unicode"/>
                <w:sz w:val="18"/>
                <w:szCs w:val="18"/>
              </w:rPr>
            </w:pP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82022C" w:rsidRPr="00D14CB5" w:rsidRDefault="0082022C"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2022C" w:rsidRPr="00D14CB5" w:rsidRDefault="0082022C" w:rsidP="002E0382">
            <w:pPr>
              <w:widowControl w:val="0"/>
              <w:jc w:val="right"/>
              <w:rPr>
                <w:rFonts w:ascii="Arial Unicode" w:hAnsi="Arial Unicode" w:cs="Arial Unicode"/>
                <w:sz w:val="18"/>
                <w:szCs w:val="18"/>
              </w:rPr>
            </w:pP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2022C" w:rsidRPr="00D14CB5" w:rsidRDefault="0082022C"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82022C" w:rsidRPr="00D14CB5">
        <w:tc>
          <w:tcPr>
            <w:tcW w:w="4673" w:type="dxa"/>
            <w:vAlign w:val="bottom"/>
          </w:tcPr>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2022C" w:rsidRPr="00D14CB5" w:rsidRDefault="0082022C"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2022C" w:rsidRPr="00D14CB5" w:rsidRDefault="0082022C"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82022C" w:rsidRPr="00D14CB5" w:rsidRDefault="0082022C" w:rsidP="002E0382">
            <w:pPr>
              <w:widowControl w:val="0"/>
              <w:rPr>
                <w:rFonts w:ascii="Arial Unicode" w:hAnsi="Arial Unicode" w:cs="Arial Unicode"/>
                <w:sz w:val="18"/>
                <w:szCs w:val="18"/>
              </w:rPr>
            </w:pPr>
          </w:p>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2022C" w:rsidRPr="00D14CB5" w:rsidRDefault="0082022C"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2022C" w:rsidRPr="00D14CB5" w:rsidRDefault="0082022C"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82022C" w:rsidRPr="00D14CB5" w:rsidRDefault="0082022C" w:rsidP="002E0382">
            <w:pPr>
              <w:widowControl w:val="0"/>
              <w:rPr>
                <w:rFonts w:ascii="Arial Unicode" w:hAnsi="Arial Unicode" w:cs="Arial Unicode"/>
                <w:sz w:val="18"/>
                <w:szCs w:val="18"/>
              </w:rPr>
            </w:pPr>
          </w:p>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82022C" w:rsidRPr="00D14CB5" w:rsidRDefault="0082022C"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2022C" w:rsidRPr="00D14CB5" w:rsidRDefault="0082022C" w:rsidP="002E0382">
      <w:pPr>
        <w:rPr>
          <w:rFonts w:ascii="Arial Unicode" w:hAnsi="Arial Unicode" w:cs="Arial Unicode"/>
          <w:sz w:val="18"/>
          <w:szCs w:val="18"/>
        </w:rPr>
      </w:pPr>
      <w:r w:rsidRPr="00D14CB5">
        <w:rPr>
          <w:rFonts w:ascii="Arial Unicode" w:hAnsi="Arial Unicode" w:cs="Arial Unicode"/>
          <w:sz w:val="18"/>
          <w:szCs w:val="18"/>
        </w:rPr>
        <w:br w:type="page"/>
      </w:r>
    </w:p>
    <w:p w:rsidR="0082022C" w:rsidRPr="00D14CB5" w:rsidRDefault="0082022C"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82022C" w:rsidRPr="00D14CB5">
        <w:trPr>
          <w:tblHeade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82022C" w:rsidRPr="00D14CB5">
        <w:trPr>
          <w:tblHeader/>
          <w:jc w:val="center"/>
        </w:trPr>
        <w:tc>
          <w:tcPr>
            <w:tcW w:w="720" w:type="dxa"/>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82022C" w:rsidRPr="00D14CB5">
        <w:trPr>
          <w:jc w:val="center"/>
        </w:trPr>
        <w:tc>
          <w:tcPr>
            <w:tcW w:w="720" w:type="dxa"/>
            <w:vAlign w:val="center"/>
          </w:tcPr>
          <w:p w:rsidR="0082022C" w:rsidRPr="00D14CB5" w:rsidDel="0010680B"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82022C" w:rsidRPr="00D14CB5" w:rsidRDefault="0082022C" w:rsidP="002E0382">
            <w:pPr>
              <w:widowControl w:val="0"/>
              <w:jc w:val="center"/>
              <w:rPr>
                <w:rFonts w:ascii="Arial Unicode" w:hAnsi="Arial Unicode" w:cs="Arial Unicode"/>
                <w:sz w:val="18"/>
                <w:szCs w:val="18"/>
              </w:rPr>
            </w:pP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2022C" w:rsidRPr="00D14CB5" w:rsidRDefault="0082022C" w:rsidP="002E0382">
            <w:pPr>
              <w:widowControl w:val="0"/>
              <w:jc w:val="center"/>
              <w:rPr>
                <w:rFonts w:ascii="Arial Unicode" w:hAnsi="Arial Unicode" w:cs="Arial Unicode"/>
                <w:sz w:val="18"/>
                <w:szCs w:val="18"/>
              </w:rPr>
            </w:pP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2022C" w:rsidRPr="00D14CB5" w:rsidRDefault="0082022C" w:rsidP="002E0382">
            <w:pPr>
              <w:widowControl w:val="0"/>
              <w:jc w:val="center"/>
              <w:rPr>
                <w:rFonts w:ascii="Arial Unicode" w:hAnsi="Arial Unicode" w:cs="Arial Unicode"/>
                <w:sz w:val="18"/>
                <w:szCs w:val="18"/>
              </w:rPr>
            </w:pP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82022C" w:rsidRPr="00D14CB5" w:rsidRDefault="0082022C" w:rsidP="002E0382">
            <w:pPr>
              <w:widowControl w:val="0"/>
              <w:jc w:val="center"/>
              <w:rPr>
                <w:rFonts w:ascii="Arial Unicode" w:hAnsi="Arial Unicode" w:cs="Arial Unicode"/>
                <w:sz w:val="18"/>
                <w:szCs w:val="18"/>
              </w:rPr>
            </w:pP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82022C" w:rsidRPr="00D14CB5" w:rsidRDefault="0082022C" w:rsidP="002E0382">
            <w:pPr>
              <w:widowControl w:val="0"/>
              <w:jc w:val="center"/>
              <w:rPr>
                <w:rFonts w:ascii="Arial Unicode" w:hAnsi="Arial Unicode" w:cs="Arial Unicode"/>
                <w:sz w:val="18"/>
                <w:szCs w:val="18"/>
              </w:rPr>
            </w:pP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82022C" w:rsidRPr="00D14CB5" w:rsidRDefault="0082022C" w:rsidP="002E0382">
            <w:pPr>
              <w:widowControl w:val="0"/>
              <w:jc w:val="center"/>
              <w:rPr>
                <w:rFonts w:ascii="Arial Unicode" w:hAnsi="Arial Unicode" w:cs="Arial Unicode"/>
                <w:sz w:val="18"/>
                <w:szCs w:val="18"/>
              </w:rPr>
            </w:pP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82022C" w:rsidRPr="00D14CB5" w:rsidRDefault="0082022C" w:rsidP="002E0382">
            <w:pPr>
              <w:widowControl w:val="0"/>
              <w:jc w:val="center"/>
              <w:rPr>
                <w:rFonts w:ascii="Arial Unicode" w:hAnsi="Arial Unicode" w:cs="Arial Unicode"/>
                <w:sz w:val="18"/>
                <w:szCs w:val="18"/>
              </w:rPr>
            </w:pPr>
          </w:p>
        </w:tc>
      </w:tr>
    </w:tbl>
    <w:p w:rsidR="0082022C" w:rsidRPr="00D14CB5" w:rsidRDefault="0082022C" w:rsidP="002E0382">
      <w:pPr>
        <w:widowControl w:val="0"/>
        <w:ind w:left="567" w:right="565"/>
        <w:jc w:val="center"/>
        <w:rPr>
          <w:rFonts w:ascii="Arial Unicode" w:hAnsi="Arial Unicode" w:cs="Arial Unicode"/>
          <w:b/>
          <w:bCs/>
          <w:sz w:val="18"/>
          <w:szCs w:val="18"/>
        </w:rPr>
      </w:pPr>
    </w:p>
    <w:p w:rsidR="0082022C" w:rsidRPr="00D14CB5" w:rsidRDefault="0082022C" w:rsidP="002E0382">
      <w:pPr>
        <w:widowControl w:val="0"/>
        <w:ind w:left="567" w:right="565"/>
        <w:jc w:val="center"/>
        <w:rPr>
          <w:rFonts w:ascii="Arial Unicode" w:hAnsi="Arial Unicode" w:cs="Arial Unicode"/>
          <w:b/>
          <w:bCs/>
          <w:sz w:val="18"/>
          <w:szCs w:val="18"/>
        </w:rPr>
      </w:pP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21/27</w:t>
      </w:r>
    </w:p>
    <w:p w:rsidR="0082022C" w:rsidRPr="00D14CB5" w:rsidRDefault="0082022C" w:rsidP="002E0382">
      <w:pPr>
        <w:pStyle w:val="BodyTextIndent3"/>
        <w:widowControl w:val="0"/>
        <w:spacing w:line="240" w:lineRule="auto"/>
        <w:jc w:val="right"/>
        <w:rPr>
          <w:rFonts w:ascii="Arial Unicode" w:hAnsi="Arial Unicode" w:cs="Arial Unicode"/>
          <w:b/>
          <w:bCs/>
          <w:sz w:val="18"/>
          <w:szCs w:val="18"/>
        </w:rPr>
      </w:pPr>
    </w:p>
    <w:p w:rsidR="0082022C" w:rsidRPr="00D14CB5" w:rsidRDefault="0082022C"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82022C" w:rsidRPr="00F70D0A" w:rsidRDefault="0082022C"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82022C" w:rsidRPr="00F70D0A" w:rsidRDefault="0082022C" w:rsidP="002E0382">
      <w:pPr>
        <w:widowControl w:val="0"/>
        <w:ind w:left="567" w:right="565"/>
        <w:jc w:val="center"/>
        <w:rPr>
          <w:rFonts w:ascii="Arial Unicode" w:hAnsi="Arial Unicode" w:cs="Arial Unicode"/>
          <w:b/>
          <w:bCs/>
          <w:sz w:val="18"/>
          <w:szCs w:val="18"/>
        </w:rPr>
      </w:pPr>
    </w:p>
    <w:p w:rsidR="0082022C" w:rsidRPr="00F954AC" w:rsidRDefault="0082022C"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82022C" w:rsidRPr="00F954AC" w:rsidRDefault="0082022C"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82022C" w:rsidRPr="00A01911" w:rsidRDefault="0082022C"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82022C" w:rsidRPr="00F954AC" w:rsidRDefault="0082022C"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82022C" w:rsidRPr="00A01911" w:rsidRDefault="0082022C"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82022C" w:rsidRPr="00A01911" w:rsidRDefault="0082022C"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82022C" w:rsidRPr="00F954AC" w:rsidRDefault="0082022C"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82022C" w:rsidRPr="00F954AC" w:rsidRDefault="0082022C"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82022C" w:rsidRPr="00F954AC" w:rsidRDefault="0082022C"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82022C" w:rsidRPr="00A01911" w:rsidRDefault="0082022C"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82022C" w:rsidRPr="00F954AC" w:rsidRDefault="0082022C"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82022C" w:rsidRPr="00A01911" w:rsidRDefault="0082022C"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022C" w:rsidRPr="00623515" w:rsidRDefault="0082022C"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82022C" w:rsidRPr="00F954AC" w:rsidRDefault="0082022C"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82022C" w:rsidRPr="00623515" w:rsidRDefault="0082022C"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девяностого рабочего дняследующего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82022C" w:rsidRPr="00F954AC" w:rsidRDefault="0082022C" w:rsidP="00F954AC">
      <w:pPr>
        <w:pStyle w:val="NormalWeb"/>
        <w:shd w:val="clear" w:color="auto" w:fill="FFFFFF"/>
        <w:spacing w:before="0" w:beforeAutospacing="0" w:after="0" w:afterAutospacing="0"/>
        <w:ind w:left="1416" w:firstLine="708"/>
        <w:jc w:val="both"/>
        <w:rPr>
          <w:rFonts w:ascii="Arial Unicode" w:hAnsi="Arial Unicode" w:cs="Arial Unicode"/>
          <w:sz w:val="14"/>
          <w:szCs w:val="14"/>
        </w:rPr>
      </w:pPr>
      <w:r w:rsidRPr="00A01911">
        <w:rPr>
          <w:rFonts w:ascii="Arial Unicode" w:hAnsi="Arial Unicode" w:cs="Arial Unicode"/>
          <w:sz w:val="18"/>
          <w:szCs w:val="18"/>
          <w:lang w:val="hy-AM"/>
        </w:rPr>
        <w:t>.</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82022C" w:rsidRPr="00A01911" w:rsidRDefault="0082022C"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2022C" w:rsidRPr="00A01911" w:rsidRDefault="0082022C"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82022C" w:rsidRPr="00F954AC" w:rsidRDefault="0082022C"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82022C" w:rsidRPr="00A01911" w:rsidRDefault="0082022C"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82022C" w:rsidRPr="00A01911" w:rsidRDefault="0082022C"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2022C" w:rsidRPr="00A01911" w:rsidRDefault="0082022C"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82022C" w:rsidRPr="00A01911" w:rsidRDefault="0082022C"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82022C" w:rsidRPr="00A01911" w:rsidRDefault="0082022C"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21/27</w:t>
      </w:r>
    </w:p>
    <w:p w:rsidR="0082022C" w:rsidRPr="00D14CB5" w:rsidRDefault="0082022C" w:rsidP="002E0382">
      <w:pPr>
        <w:widowControl w:val="0"/>
        <w:jc w:val="center"/>
        <w:rPr>
          <w:rFonts w:ascii="Arial Unicode" w:hAnsi="Arial Unicode" w:cs="Arial Unicode"/>
          <w:b/>
          <w:bCs/>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82022C" w:rsidRPr="00D14CB5">
        <w:tc>
          <w:tcPr>
            <w:tcW w:w="4786" w:type="dxa"/>
          </w:tcPr>
          <w:p w:rsidR="0082022C" w:rsidRPr="00D14CB5" w:rsidRDefault="0082022C"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82022C" w:rsidRPr="00D14CB5" w:rsidRDefault="0082022C"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82022C" w:rsidRPr="00D14CB5" w:rsidRDefault="0082022C" w:rsidP="002E0382">
      <w:pPr>
        <w:widowControl w:val="0"/>
        <w:rPr>
          <w:rFonts w:ascii="Arial Unicode" w:hAnsi="Arial Unicode" w:cs="Arial Unicode"/>
          <w:b/>
          <w:bCs/>
          <w:sz w:val="18"/>
          <w:szCs w:val="18"/>
        </w:rPr>
      </w:pPr>
    </w:p>
    <w:p w:rsidR="0082022C" w:rsidRPr="00D14CB5" w:rsidRDefault="0082022C"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82022C" w:rsidRPr="00D14CB5" w:rsidRDefault="0082022C"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82022C" w:rsidRPr="00D14CB5" w:rsidRDefault="0082022C"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82022C" w:rsidRPr="00D14CB5" w:rsidRDefault="0082022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82022C" w:rsidRPr="00D14CB5" w:rsidRDefault="0082022C"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21/27</w:t>
      </w:r>
      <w:r w:rsidRPr="00D14CB5">
        <w:rPr>
          <w:rFonts w:ascii="Arial Unicode" w:hAnsi="Arial Unicode" w:cs="Arial Unicode"/>
          <w:sz w:val="18"/>
          <w:szCs w:val="18"/>
        </w:rPr>
        <w:t>.</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82022C" w:rsidRPr="00D14CB5" w:rsidDel="00A1321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2022C" w:rsidRPr="00D14CB5" w:rsidRDefault="0082022C"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2022C" w:rsidRPr="00D14CB5" w:rsidRDefault="0082022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2022C" w:rsidRPr="00D14CB5" w:rsidRDefault="0082022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2022C" w:rsidRPr="00D14CB5" w:rsidRDefault="0082022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2022C" w:rsidRPr="00D14CB5" w:rsidRDefault="0082022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2022C" w:rsidRPr="00D14CB5" w:rsidRDefault="0082022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82022C" w:rsidRPr="00D14CB5" w:rsidRDefault="0082022C"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82022C" w:rsidRPr="00D14CB5" w:rsidRDefault="0082022C" w:rsidP="002E0382">
      <w:pPr>
        <w:widowControl w:val="0"/>
        <w:jc w:val="center"/>
        <w:rPr>
          <w:rFonts w:ascii="Arial Unicode" w:hAnsi="Arial Unicode" w:cs="Arial Unicode"/>
          <w:sz w:val="18"/>
          <w:szCs w:val="18"/>
        </w:rPr>
      </w:pP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82022C" w:rsidRPr="00D14CB5">
        <w:tc>
          <w:tcPr>
            <w:tcW w:w="9588" w:type="dxa"/>
            <w:gridSpan w:val="2"/>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82022C" w:rsidRPr="00D14CB5">
        <w:tc>
          <w:tcPr>
            <w:tcW w:w="9588" w:type="dxa"/>
            <w:gridSpan w:val="2"/>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82022C" w:rsidRPr="00D14CB5">
        <w:tc>
          <w:tcPr>
            <w:tcW w:w="9588" w:type="dxa"/>
            <w:gridSpan w:val="2"/>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82022C" w:rsidRPr="00D14CB5">
        <w:tc>
          <w:tcPr>
            <w:tcW w:w="9588" w:type="dxa"/>
            <w:gridSpan w:val="2"/>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82022C" w:rsidRPr="00D14CB5">
        <w:tc>
          <w:tcPr>
            <w:tcW w:w="9588" w:type="dxa"/>
            <w:gridSpan w:val="2"/>
            <w:vAlign w:val="bottom"/>
          </w:tcPr>
          <w:p w:rsidR="0082022C" w:rsidRPr="00D14CB5" w:rsidRDefault="0082022C"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82022C" w:rsidRPr="00D14CB5">
        <w:tc>
          <w:tcPr>
            <w:tcW w:w="4673" w:type="dxa"/>
            <w:vAlign w:val="bottom"/>
          </w:tcPr>
          <w:p w:rsidR="0082022C" w:rsidRPr="00D14CB5" w:rsidRDefault="0082022C"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2022C" w:rsidRPr="00D14CB5" w:rsidRDefault="0082022C" w:rsidP="002E0382">
            <w:pPr>
              <w:widowControl w:val="0"/>
              <w:rPr>
                <w:rFonts w:ascii="Arial Unicode" w:hAnsi="Arial Unicode" w:cs="Arial Unicode"/>
                <w:sz w:val="18"/>
                <w:szCs w:val="18"/>
              </w:rPr>
            </w:pP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82022C" w:rsidRPr="00D14CB5" w:rsidRDefault="0082022C"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2022C" w:rsidRPr="00D14CB5" w:rsidRDefault="0082022C" w:rsidP="002E0382">
            <w:pPr>
              <w:widowControl w:val="0"/>
              <w:jc w:val="right"/>
              <w:rPr>
                <w:rFonts w:ascii="Arial Unicode" w:hAnsi="Arial Unicode" w:cs="Arial Unicode"/>
                <w:sz w:val="18"/>
                <w:szCs w:val="18"/>
              </w:rPr>
            </w:pP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2022C" w:rsidRPr="00D14CB5" w:rsidRDefault="0082022C"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82022C" w:rsidRPr="00D14CB5">
        <w:tc>
          <w:tcPr>
            <w:tcW w:w="4673" w:type="dxa"/>
            <w:vAlign w:val="bottom"/>
          </w:tcPr>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2022C" w:rsidRPr="00D14CB5" w:rsidRDefault="0082022C"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2022C" w:rsidRPr="00D14CB5" w:rsidRDefault="0082022C"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82022C" w:rsidRPr="00D14CB5" w:rsidRDefault="0082022C" w:rsidP="002E0382">
            <w:pPr>
              <w:widowControl w:val="0"/>
              <w:rPr>
                <w:rFonts w:ascii="Arial Unicode" w:hAnsi="Arial Unicode" w:cs="Arial Unicode"/>
                <w:sz w:val="18"/>
                <w:szCs w:val="18"/>
              </w:rPr>
            </w:pPr>
          </w:p>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82022C" w:rsidRPr="00D14CB5" w:rsidRDefault="0082022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82022C" w:rsidRPr="00D14CB5" w:rsidRDefault="0082022C"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82022C" w:rsidRPr="00D14CB5" w:rsidRDefault="0082022C"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82022C" w:rsidRPr="00D14CB5" w:rsidRDefault="0082022C" w:rsidP="002E0382">
            <w:pPr>
              <w:widowControl w:val="0"/>
              <w:rPr>
                <w:rFonts w:ascii="Arial Unicode" w:hAnsi="Arial Unicode" w:cs="Arial Unicode"/>
                <w:sz w:val="18"/>
                <w:szCs w:val="18"/>
              </w:rPr>
            </w:pPr>
          </w:p>
          <w:p w:rsidR="0082022C" w:rsidRPr="00D14CB5" w:rsidRDefault="0082022C"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82022C" w:rsidRPr="00D14CB5" w:rsidRDefault="0082022C" w:rsidP="002E0382">
      <w:pPr>
        <w:widowControl w:val="0"/>
        <w:jc w:val="center"/>
        <w:rPr>
          <w:rFonts w:ascii="Arial Unicode" w:hAnsi="Arial Unicode" w:cs="Arial Unicode"/>
          <w:sz w:val="18"/>
          <w:szCs w:val="18"/>
        </w:rPr>
      </w:pPr>
    </w:p>
    <w:p w:rsidR="0082022C" w:rsidRPr="00D14CB5" w:rsidRDefault="0082022C"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2022C" w:rsidRPr="00D14CB5" w:rsidRDefault="0082022C" w:rsidP="002E0382">
      <w:pPr>
        <w:rPr>
          <w:rFonts w:ascii="Arial Unicode" w:hAnsi="Arial Unicode" w:cs="Arial Unicode"/>
          <w:sz w:val="18"/>
          <w:szCs w:val="18"/>
        </w:rPr>
      </w:pPr>
      <w:r w:rsidRPr="00D14CB5">
        <w:rPr>
          <w:rFonts w:ascii="Arial Unicode" w:hAnsi="Arial Unicode" w:cs="Arial Unicode"/>
          <w:sz w:val="18"/>
          <w:szCs w:val="18"/>
        </w:rPr>
        <w:br w:type="page"/>
      </w:r>
    </w:p>
    <w:p w:rsidR="0082022C" w:rsidRPr="00D14CB5" w:rsidRDefault="0082022C"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82022C" w:rsidRPr="00D14CB5">
        <w:trPr>
          <w:tblHeade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82022C" w:rsidRPr="00D14CB5">
        <w:trPr>
          <w:tblHeader/>
          <w:jc w:val="center"/>
        </w:trPr>
        <w:tc>
          <w:tcPr>
            <w:tcW w:w="720" w:type="dxa"/>
            <w:vAlign w:val="center"/>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82022C" w:rsidRPr="00D14CB5">
        <w:trPr>
          <w:jc w:val="center"/>
        </w:trPr>
        <w:tc>
          <w:tcPr>
            <w:tcW w:w="720" w:type="dxa"/>
            <w:vAlign w:val="center"/>
          </w:tcPr>
          <w:p w:rsidR="0082022C" w:rsidRPr="00D14CB5" w:rsidDel="0010680B"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82022C" w:rsidRPr="00D14CB5" w:rsidRDefault="0082022C" w:rsidP="002E0382">
            <w:pPr>
              <w:widowControl w:val="0"/>
              <w:jc w:val="center"/>
              <w:rPr>
                <w:rFonts w:ascii="Arial Unicode" w:hAnsi="Arial Unicode" w:cs="Arial Unicode"/>
                <w:sz w:val="18"/>
                <w:szCs w:val="18"/>
              </w:rPr>
            </w:pP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2022C" w:rsidRPr="00D14CB5" w:rsidRDefault="0082022C" w:rsidP="002E0382">
            <w:pPr>
              <w:widowControl w:val="0"/>
              <w:jc w:val="center"/>
              <w:rPr>
                <w:rFonts w:ascii="Arial Unicode" w:hAnsi="Arial Unicode" w:cs="Arial Unicode"/>
                <w:sz w:val="18"/>
                <w:szCs w:val="18"/>
              </w:rPr>
            </w:pP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2022C" w:rsidRPr="00D14CB5" w:rsidRDefault="0082022C" w:rsidP="002E0382">
            <w:pPr>
              <w:widowControl w:val="0"/>
              <w:jc w:val="center"/>
              <w:rPr>
                <w:rFonts w:ascii="Arial Unicode" w:hAnsi="Arial Unicode" w:cs="Arial Unicode"/>
                <w:sz w:val="18"/>
                <w:szCs w:val="18"/>
              </w:rPr>
            </w:pP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82022C" w:rsidRPr="00D14CB5" w:rsidRDefault="0082022C" w:rsidP="002E0382">
            <w:pPr>
              <w:widowControl w:val="0"/>
              <w:jc w:val="center"/>
              <w:rPr>
                <w:rFonts w:ascii="Arial Unicode" w:hAnsi="Arial Unicode" w:cs="Arial Unicode"/>
                <w:sz w:val="18"/>
                <w:szCs w:val="18"/>
              </w:rPr>
            </w:pP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82022C" w:rsidRPr="00D14CB5" w:rsidRDefault="0082022C" w:rsidP="002E0382">
            <w:pPr>
              <w:widowControl w:val="0"/>
              <w:jc w:val="center"/>
              <w:rPr>
                <w:rFonts w:ascii="Arial Unicode" w:hAnsi="Arial Unicode" w:cs="Arial Unicode"/>
                <w:sz w:val="18"/>
                <w:szCs w:val="18"/>
              </w:rPr>
            </w:pP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82022C" w:rsidRPr="00D14CB5" w:rsidRDefault="0082022C" w:rsidP="002E0382">
            <w:pPr>
              <w:widowControl w:val="0"/>
              <w:jc w:val="center"/>
              <w:rPr>
                <w:rFonts w:ascii="Arial Unicode" w:hAnsi="Arial Unicode" w:cs="Arial Unicode"/>
                <w:sz w:val="18"/>
                <w:szCs w:val="18"/>
              </w:rPr>
            </w:pPr>
          </w:p>
        </w:tc>
      </w:tr>
      <w:tr w:rsidR="0082022C" w:rsidRPr="00D14CB5">
        <w:trPr>
          <w:jc w:val="center"/>
        </w:trPr>
        <w:tc>
          <w:tcPr>
            <w:tcW w:w="7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82022C" w:rsidRPr="00D14CB5" w:rsidRDefault="0082022C" w:rsidP="002E0382">
            <w:pPr>
              <w:widowControl w:val="0"/>
              <w:jc w:val="center"/>
              <w:rPr>
                <w:rFonts w:ascii="Arial Unicode" w:hAnsi="Arial Unicode" w:cs="Arial Unicode"/>
                <w:sz w:val="18"/>
                <w:szCs w:val="18"/>
              </w:rPr>
            </w:pPr>
          </w:p>
        </w:tc>
      </w:tr>
    </w:tbl>
    <w:p w:rsidR="0082022C" w:rsidRPr="00D14CB5" w:rsidRDefault="0082022C" w:rsidP="002E0382">
      <w:pPr>
        <w:widowControl w:val="0"/>
        <w:ind w:left="567" w:right="565"/>
        <w:jc w:val="center"/>
        <w:rPr>
          <w:rFonts w:ascii="Arial Unicode" w:hAnsi="Arial Unicode" w:cs="Arial Unicode"/>
          <w:b/>
          <w:bCs/>
          <w:sz w:val="18"/>
          <w:szCs w:val="18"/>
        </w:rPr>
      </w:pPr>
    </w:p>
    <w:p w:rsidR="0082022C" w:rsidRPr="00D14CB5" w:rsidRDefault="0082022C" w:rsidP="002E0382">
      <w:pPr>
        <w:widowControl w:val="0"/>
        <w:ind w:left="567" w:right="565"/>
        <w:jc w:val="center"/>
        <w:rPr>
          <w:rFonts w:ascii="Arial Unicode" w:hAnsi="Arial Unicode" w:cs="Arial Unicode"/>
          <w:b/>
          <w:bCs/>
          <w:sz w:val="18"/>
          <w:szCs w:val="18"/>
        </w:rPr>
      </w:pPr>
    </w:p>
    <w:p w:rsidR="0082022C" w:rsidRPr="00D14CB5" w:rsidRDefault="0082022C"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82022C" w:rsidRPr="00D14CB5" w:rsidRDefault="0082022C"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21/27</w:t>
      </w:r>
    </w:p>
    <w:p w:rsidR="0082022C" w:rsidRPr="00D14CB5" w:rsidRDefault="0082022C" w:rsidP="002E0382">
      <w:pPr>
        <w:pStyle w:val="BodyTextIndent3"/>
        <w:widowControl w:val="0"/>
        <w:spacing w:line="240" w:lineRule="auto"/>
        <w:jc w:val="right"/>
        <w:rPr>
          <w:rFonts w:ascii="Arial Unicode" w:hAnsi="Arial Unicode" w:cs="Arial Unicode"/>
          <w:b/>
          <w:bCs/>
          <w:sz w:val="18"/>
          <w:szCs w:val="18"/>
        </w:rPr>
      </w:pPr>
    </w:p>
    <w:p w:rsidR="0082022C" w:rsidRPr="00D14CB5" w:rsidRDefault="0082022C" w:rsidP="002E0382">
      <w:pPr>
        <w:widowControl w:val="0"/>
        <w:ind w:left="-142" w:firstLine="142"/>
        <w:jc w:val="center"/>
        <w:rPr>
          <w:rFonts w:ascii="Arial Unicode" w:hAnsi="Arial Unicode" w:cs="Arial Unicode"/>
          <w:i/>
          <w:iCs/>
          <w:sz w:val="18"/>
          <w:szCs w:val="18"/>
        </w:rPr>
      </w:pPr>
    </w:p>
    <w:p w:rsidR="0082022C" w:rsidRPr="00D14CB5" w:rsidRDefault="0082022C"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82022C" w:rsidRPr="00D14CB5" w:rsidRDefault="0082022C"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82022C" w:rsidRPr="00D14CB5" w:rsidRDefault="0082022C"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21/27</w:t>
      </w:r>
    </w:p>
    <w:tbl>
      <w:tblPr>
        <w:tblW w:w="0" w:type="auto"/>
        <w:tblInd w:w="-106" w:type="dxa"/>
        <w:tblLook w:val="00A0"/>
      </w:tblPr>
      <w:tblGrid>
        <w:gridCol w:w="4643"/>
        <w:gridCol w:w="4643"/>
      </w:tblGrid>
      <w:tr w:rsidR="0082022C" w:rsidRPr="00D14CB5">
        <w:tc>
          <w:tcPr>
            <w:tcW w:w="4643" w:type="dxa"/>
          </w:tcPr>
          <w:p w:rsidR="0082022C" w:rsidRPr="00D14CB5" w:rsidRDefault="0082022C"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82022C" w:rsidRPr="00D14CB5" w:rsidRDefault="0082022C"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82022C" w:rsidRPr="00D14CB5" w:rsidRDefault="0082022C" w:rsidP="002E0382">
      <w:pPr>
        <w:widowControl w:val="0"/>
        <w:tabs>
          <w:tab w:val="left" w:pos="720"/>
          <w:tab w:val="left" w:pos="1440"/>
          <w:tab w:val="left" w:pos="8865"/>
        </w:tabs>
        <w:jc w:val="center"/>
        <w:rPr>
          <w:rFonts w:ascii="Arial Unicode" w:hAnsi="Arial Unicode" w:cs="Arial Unicode"/>
          <w:sz w:val="18"/>
          <w:szCs w:val="18"/>
        </w:rPr>
      </w:pPr>
    </w:p>
    <w:p w:rsidR="0082022C" w:rsidRPr="00D14CB5" w:rsidRDefault="0082022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2022C" w:rsidRPr="00D14CB5" w:rsidRDefault="0082022C" w:rsidP="002E0382">
      <w:pPr>
        <w:widowControl w:val="0"/>
        <w:ind w:firstLine="709"/>
        <w:jc w:val="both"/>
        <w:rPr>
          <w:rFonts w:ascii="Arial Unicode" w:hAnsi="Arial Unicode" w:cs="Arial Unicode"/>
          <w:b/>
          <w:bCs/>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2022C" w:rsidRPr="00D14CB5" w:rsidRDefault="0082022C" w:rsidP="002E0382">
      <w:pPr>
        <w:widowControl w:val="0"/>
        <w:ind w:firstLine="709"/>
        <w:jc w:val="both"/>
        <w:rPr>
          <w:rFonts w:ascii="Arial Unicode" w:hAnsi="Arial Unicode" w:cs="Arial Unicode"/>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82022C" w:rsidRPr="00D14CB5" w:rsidRDefault="0082022C"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82022C" w:rsidRPr="00D14CB5" w:rsidRDefault="0082022C"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2022C" w:rsidRPr="00D14CB5" w:rsidRDefault="0082022C"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82022C" w:rsidRPr="00D14CB5" w:rsidRDefault="0082022C"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82022C" w:rsidRPr="00D14CB5" w:rsidRDefault="0082022C"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2022C" w:rsidRPr="00D14CB5" w:rsidRDefault="0082022C"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82022C" w:rsidRPr="00D14CB5" w:rsidRDefault="0082022C" w:rsidP="002E0382">
      <w:pPr>
        <w:widowControl w:val="0"/>
        <w:ind w:firstLine="720"/>
        <w:jc w:val="both"/>
        <w:rPr>
          <w:rFonts w:ascii="Arial Unicode" w:hAnsi="Arial Unicode" w:cs="Arial Unicode"/>
          <w:i/>
          <w:iCs/>
          <w:sz w:val="18"/>
          <w:szCs w:val="18"/>
          <w:u w:val="single"/>
          <w:lang w:val="hy-AM"/>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2022C" w:rsidRPr="00D14CB5" w:rsidRDefault="0082022C" w:rsidP="002E0382">
      <w:pPr>
        <w:widowControl w:val="0"/>
        <w:tabs>
          <w:tab w:val="left" w:pos="1134"/>
        </w:tabs>
        <w:ind w:firstLine="567"/>
        <w:jc w:val="both"/>
        <w:rPr>
          <w:rFonts w:ascii="Arial Unicode" w:hAnsi="Arial Unicode" w:cs="Arial Unicode"/>
          <w:sz w:val="18"/>
          <w:szCs w:val="18"/>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82022C" w:rsidRPr="00D14CB5" w:rsidRDefault="0082022C" w:rsidP="002E0382">
      <w:pPr>
        <w:rPr>
          <w:rFonts w:ascii="Arial Unicode" w:hAnsi="Arial Unicode" w:cs="Arial Unicode"/>
          <w:sz w:val="18"/>
          <w:szCs w:val="18"/>
          <w:lang w:val="hy-AM"/>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022C" w:rsidRPr="00D14CB5" w:rsidRDefault="0082022C" w:rsidP="002E0382">
      <w:pPr>
        <w:widowControl w:val="0"/>
        <w:jc w:val="center"/>
        <w:rPr>
          <w:rFonts w:ascii="Arial Unicode" w:hAnsi="Arial Unicode" w:cs="Arial Unicode"/>
          <w:sz w:val="18"/>
          <w:szCs w:val="18"/>
          <w:lang w:val="hy-AM"/>
        </w:rPr>
      </w:pP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2022C" w:rsidRPr="00D14CB5" w:rsidRDefault="0082022C"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2022C" w:rsidRPr="00D14CB5" w:rsidRDefault="0082022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82022C" w:rsidRPr="00D14CB5" w:rsidRDefault="0082022C"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2022C" w:rsidRPr="00D14CB5" w:rsidRDefault="0082022C"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82022C" w:rsidRPr="00D14CB5"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82022C" w:rsidRPr="00F70D0A" w:rsidRDefault="0082022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82022C" w:rsidRPr="00D14CB5" w:rsidRDefault="0082022C"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82022C" w:rsidRPr="00D14CB5">
        <w:tc>
          <w:tcPr>
            <w:tcW w:w="4536"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82022C" w:rsidRPr="00D14CB5" w:rsidRDefault="0082022C" w:rsidP="002E0382">
            <w:pPr>
              <w:widowControl w:val="0"/>
              <w:jc w:val="center"/>
              <w:rPr>
                <w:rFonts w:ascii="Arial Unicode" w:hAnsi="Arial Unicode" w:cs="Arial Unicode"/>
                <w:sz w:val="18"/>
                <w:szCs w:val="18"/>
              </w:rPr>
            </w:pPr>
          </w:p>
        </w:tc>
        <w:tc>
          <w:tcPr>
            <w:tcW w:w="4343" w:type="dxa"/>
          </w:tcPr>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82022C" w:rsidRPr="00D14CB5" w:rsidRDefault="0082022C"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82022C" w:rsidRPr="00D14CB5" w:rsidRDefault="0082022C" w:rsidP="002E0382">
      <w:pPr>
        <w:widowControl w:val="0"/>
        <w:rPr>
          <w:rFonts w:ascii="Arial Unicode" w:hAnsi="Arial Unicode" w:cs="Arial Unicode"/>
          <w:sz w:val="18"/>
          <w:szCs w:val="18"/>
        </w:rPr>
      </w:pPr>
    </w:p>
    <w:p w:rsidR="0082022C" w:rsidRPr="00FB7396" w:rsidRDefault="0082022C"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82022C" w:rsidRPr="00FB7396" w:rsidRDefault="0082022C"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21/27</w:t>
      </w:r>
    </w:p>
    <w:p w:rsidR="0082022C" w:rsidRPr="00D14CB5" w:rsidRDefault="0082022C"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82022C" w:rsidRPr="00F70D0A" w:rsidRDefault="0082022C" w:rsidP="002E0382">
      <w:pPr>
        <w:widowControl w:val="0"/>
        <w:jc w:val="center"/>
        <w:rPr>
          <w:rFonts w:ascii="Arial Unicode" w:hAnsi="Arial Unicode" w:cs="Arial Unicode"/>
          <w:sz w:val="18"/>
          <w:szCs w:val="18"/>
        </w:rPr>
      </w:pPr>
    </w:p>
    <w:p w:rsidR="0082022C" w:rsidRPr="00F70D0A" w:rsidRDefault="0082022C"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82022C" w:rsidRPr="00F70D0A" w:rsidRDefault="0082022C"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82022C" w:rsidRPr="00D14CB5">
        <w:tc>
          <w:tcPr>
            <w:tcW w:w="9892" w:type="dxa"/>
            <w:gridSpan w:val="16"/>
          </w:tcPr>
          <w:p w:rsidR="0082022C" w:rsidRPr="00D14CB5" w:rsidRDefault="0082022C" w:rsidP="002E0382">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82022C" w:rsidRPr="00D14CB5">
        <w:tc>
          <w:tcPr>
            <w:tcW w:w="960" w:type="dxa"/>
            <w:vAlign w:val="center"/>
          </w:tcPr>
          <w:p w:rsidR="0082022C" w:rsidRPr="00D14CB5" w:rsidRDefault="0082022C"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82022C" w:rsidRPr="00D14CB5" w:rsidRDefault="0082022C"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82022C" w:rsidRPr="00D14CB5" w:rsidRDefault="0082022C"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82022C" w:rsidRPr="00D14CB5" w:rsidRDefault="0082022C"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82022C" w:rsidRPr="00D14CB5">
        <w:trPr>
          <w:cantSplit/>
          <w:trHeight w:val="1538"/>
        </w:trPr>
        <w:tc>
          <w:tcPr>
            <w:tcW w:w="960" w:type="dxa"/>
          </w:tcPr>
          <w:p w:rsidR="0082022C" w:rsidRPr="00D14CB5" w:rsidRDefault="0082022C" w:rsidP="002E0382">
            <w:pPr>
              <w:jc w:val="center"/>
              <w:rPr>
                <w:rFonts w:ascii="Arial Unicode" w:hAnsi="Arial Unicode" w:cs="Arial Unicode"/>
                <w:sz w:val="18"/>
                <w:szCs w:val="18"/>
                <w:lang w:val="es-ES"/>
              </w:rPr>
            </w:pPr>
          </w:p>
        </w:tc>
        <w:tc>
          <w:tcPr>
            <w:tcW w:w="1320" w:type="dxa"/>
          </w:tcPr>
          <w:p w:rsidR="0082022C" w:rsidRPr="00D14CB5" w:rsidRDefault="0082022C" w:rsidP="002E0382">
            <w:pPr>
              <w:jc w:val="center"/>
              <w:rPr>
                <w:rFonts w:ascii="Arial Unicode" w:hAnsi="Arial Unicode" w:cs="Arial Unicode"/>
                <w:sz w:val="18"/>
                <w:szCs w:val="18"/>
                <w:lang w:val="es-ES"/>
              </w:rPr>
            </w:pPr>
          </w:p>
        </w:tc>
        <w:tc>
          <w:tcPr>
            <w:tcW w:w="1200" w:type="dxa"/>
          </w:tcPr>
          <w:p w:rsidR="0082022C" w:rsidRPr="00D14CB5" w:rsidRDefault="0082022C" w:rsidP="002E0382">
            <w:pPr>
              <w:jc w:val="center"/>
              <w:rPr>
                <w:rFonts w:ascii="Arial Unicode" w:hAnsi="Arial Unicode" w:cs="Arial Unicode"/>
                <w:sz w:val="18"/>
                <w:szCs w:val="18"/>
                <w:lang w:val="es-ES"/>
              </w:rPr>
            </w:pPr>
          </w:p>
        </w:tc>
        <w:tc>
          <w:tcPr>
            <w:tcW w:w="477" w:type="dxa"/>
            <w:textDirection w:val="btLr"/>
            <w:vAlign w:val="center"/>
          </w:tcPr>
          <w:p w:rsidR="0082022C" w:rsidRPr="00D14CB5" w:rsidRDefault="0082022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82022C" w:rsidRPr="00D14CB5" w:rsidRDefault="0082022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82022C" w:rsidRPr="00D14CB5" w:rsidRDefault="0082022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82022C" w:rsidRPr="00D14CB5" w:rsidRDefault="0082022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82022C" w:rsidRPr="00D14CB5" w:rsidRDefault="0082022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82022C" w:rsidRPr="00D14CB5" w:rsidRDefault="0082022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82022C" w:rsidRPr="00D14CB5" w:rsidRDefault="0082022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82022C" w:rsidRPr="00D14CB5" w:rsidRDefault="0082022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82022C" w:rsidRPr="00D14CB5" w:rsidRDefault="0082022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82022C" w:rsidRPr="00D14CB5" w:rsidRDefault="0082022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82022C" w:rsidRPr="00D14CB5" w:rsidRDefault="0082022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82022C" w:rsidRPr="00D14CB5" w:rsidRDefault="0082022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82022C" w:rsidRPr="00083D0B" w:rsidRDefault="0082022C"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82022C" w:rsidRPr="00D14CB5">
        <w:trPr>
          <w:cantSplit/>
          <w:trHeight w:val="1538"/>
        </w:trPr>
        <w:tc>
          <w:tcPr>
            <w:tcW w:w="960" w:type="dxa"/>
            <w:vAlign w:val="center"/>
          </w:tcPr>
          <w:p w:rsidR="0082022C" w:rsidRPr="00083D0B"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82022C" w:rsidRPr="007F6023" w:rsidRDefault="0082022C" w:rsidP="002E038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хозяйственные товары</w:t>
            </w:r>
          </w:p>
        </w:tc>
        <w:tc>
          <w:tcPr>
            <w:tcW w:w="6412" w:type="dxa"/>
            <w:gridSpan w:val="13"/>
            <w:vAlign w:val="center"/>
          </w:tcPr>
          <w:p w:rsidR="0082022C" w:rsidRPr="001F53E3" w:rsidRDefault="0082022C"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82022C" w:rsidRPr="00D14CB5" w:rsidRDefault="0082022C"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82022C" w:rsidRPr="00D14CB5" w:rsidRDefault="0082022C" w:rsidP="002E0382">
      <w:pPr>
        <w:widowControl w:val="0"/>
        <w:jc w:val="right"/>
        <w:rPr>
          <w:rFonts w:ascii="Arial Unicode" w:hAnsi="Arial Unicode" w:cs="Arial Unicode"/>
          <w:sz w:val="18"/>
          <w:szCs w:val="18"/>
        </w:rPr>
      </w:pPr>
    </w:p>
    <w:p w:rsidR="0082022C" w:rsidRPr="00D14CB5" w:rsidRDefault="0082022C" w:rsidP="002E0382">
      <w:pPr>
        <w:widowControl w:val="0"/>
        <w:jc w:val="right"/>
        <w:rPr>
          <w:rFonts w:ascii="Arial Unicode" w:hAnsi="Arial Unicode" w:cs="Arial Unicode"/>
          <w:sz w:val="18"/>
          <w:szCs w:val="18"/>
        </w:rPr>
      </w:pPr>
    </w:p>
    <w:p w:rsidR="0082022C" w:rsidRPr="00D14CB5" w:rsidRDefault="0082022C" w:rsidP="002E0382">
      <w:pPr>
        <w:widowControl w:val="0"/>
        <w:rPr>
          <w:rFonts w:ascii="Arial Unicode" w:hAnsi="Arial Unicode" w:cs="Arial Unicode"/>
          <w:i/>
          <w:iCs/>
          <w:sz w:val="18"/>
          <w:szCs w:val="18"/>
        </w:rPr>
      </w:pPr>
    </w:p>
    <w:p w:rsidR="0082022C" w:rsidRPr="00D14CB5" w:rsidRDefault="0082022C"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82022C" w:rsidRPr="00D14CB5">
        <w:trPr>
          <w:jc w:val="center"/>
        </w:trPr>
        <w:tc>
          <w:tcPr>
            <w:tcW w:w="4536" w:type="dxa"/>
          </w:tcPr>
          <w:p w:rsidR="0082022C" w:rsidRPr="00F70D0A"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82022C" w:rsidRPr="00F70D0A" w:rsidRDefault="0082022C" w:rsidP="002E0382">
            <w:pPr>
              <w:widowControl w:val="0"/>
              <w:jc w:val="center"/>
              <w:rPr>
                <w:rFonts w:ascii="Arial Unicode" w:hAnsi="Arial Unicode" w:cs="Arial Unicode"/>
                <w:b/>
                <w:bCs/>
                <w:sz w:val="18"/>
                <w:szCs w:val="18"/>
              </w:rPr>
            </w:pPr>
          </w:p>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82022C" w:rsidRPr="00D14CB5" w:rsidRDefault="0082022C"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82022C" w:rsidRPr="00D14CB5" w:rsidRDefault="0082022C" w:rsidP="002E0382">
            <w:pPr>
              <w:jc w:val="center"/>
              <w:rPr>
                <w:rFonts w:ascii="Arial Unicode" w:hAnsi="Arial Unicode" w:cs="Arial Unicode"/>
                <w:sz w:val="18"/>
                <w:szCs w:val="18"/>
              </w:rPr>
            </w:pP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82022C" w:rsidRPr="00D14CB5" w:rsidRDefault="0082022C" w:rsidP="002E0382">
            <w:pPr>
              <w:widowControl w:val="0"/>
              <w:jc w:val="center"/>
              <w:rPr>
                <w:rFonts w:ascii="Arial Unicode" w:hAnsi="Arial Unicode" w:cs="Arial Unicode"/>
                <w:sz w:val="18"/>
                <w:szCs w:val="18"/>
              </w:rPr>
            </w:pPr>
          </w:p>
        </w:tc>
        <w:tc>
          <w:tcPr>
            <w:tcW w:w="4343" w:type="dxa"/>
          </w:tcPr>
          <w:p w:rsidR="0082022C" w:rsidRDefault="0082022C"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82022C" w:rsidRDefault="0082022C" w:rsidP="002E0382">
            <w:pPr>
              <w:widowControl w:val="0"/>
              <w:jc w:val="center"/>
              <w:rPr>
                <w:rFonts w:ascii="Arial Unicode" w:hAnsi="Arial Unicode" w:cs="Arial Unicode"/>
                <w:b/>
                <w:bCs/>
                <w:sz w:val="18"/>
                <w:szCs w:val="18"/>
                <w:lang w:val="en-US"/>
              </w:rPr>
            </w:pPr>
          </w:p>
          <w:p w:rsidR="0082022C" w:rsidRDefault="0082022C" w:rsidP="002E0382">
            <w:pPr>
              <w:widowControl w:val="0"/>
              <w:jc w:val="center"/>
              <w:rPr>
                <w:rFonts w:ascii="Arial Unicode" w:hAnsi="Arial Unicode" w:cs="Arial Unicode"/>
                <w:b/>
                <w:bCs/>
                <w:sz w:val="18"/>
                <w:szCs w:val="18"/>
                <w:lang w:val="en-US"/>
              </w:rPr>
            </w:pPr>
          </w:p>
          <w:p w:rsidR="0082022C" w:rsidRDefault="0082022C" w:rsidP="002E0382">
            <w:pPr>
              <w:widowControl w:val="0"/>
              <w:jc w:val="center"/>
              <w:rPr>
                <w:rFonts w:ascii="Arial Unicode" w:hAnsi="Arial Unicode" w:cs="Arial Unicode"/>
                <w:b/>
                <w:bCs/>
                <w:sz w:val="18"/>
                <w:szCs w:val="18"/>
                <w:lang w:val="en-US"/>
              </w:rPr>
            </w:pPr>
          </w:p>
          <w:p w:rsidR="0082022C" w:rsidRDefault="0082022C" w:rsidP="002E0382">
            <w:pPr>
              <w:widowControl w:val="0"/>
              <w:jc w:val="center"/>
              <w:rPr>
                <w:rFonts w:ascii="Arial Unicode" w:hAnsi="Arial Unicode" w:cs="Arial Unicode"/>
                <w:b/>
                <w:bCs/>
                <w:sz w:val="18"/>
                <w:szCs w:val="18"/>
                <w:lang w:val="en-US"/>
              </w:rPr>
            </w:pPr>
          </w:p>
          <w:p w:rsidR="0082022C" w:rsidRDefault="0082022C" w:rsidP="002E0382">
            <w:pPr>
              <w:widowControl w:val="0"/>
              <w:jc w:val="center"/>
              <w:rPr>
                <w:rFonts w:ascii="Arial Unicode" w:hAnsi="Arial Unicode" w:cs="Arial Unicode"/>
                <w:b/>
                <w:bCs/>
                <w:sz w:val="18"/>
                <w:szCs w:val="18"/>
                <w:lang w:val="en-US"/>
              </w:rPr>
            </w:pPr>
          </w:p>
          <w:p w:rsidR="0082022C" w:rsidRDefault="0082022C" w:rsidP="002E0382">
            <w:pPr>
              <w:widowControl w:val="0"/>
              <w:jc w:val="center"/>
              <w:rPr>
                <w:rFonts w:ascii="Arial Unicode" w:hAnsi="Arial Unicode" w:cs="Arial Unicode"/>
                <w:b/>
                <w:bCs/>
                <w:sz w:val="18"/>
                <w:szCs w:val="18"/>
                <w:lang w:val="en-US"/>
              </w:rPr>
            </w:pPr>
          </w:p>
          <w:p w:rsidR="0082022C" w:rsidRPr="00FB7396" w:rsidRDefault="0082022C" w:rsidP="002E0382">
            <w:pPr>
              <w:widowControl w:val="0"/>
              <w:jc w:val="center"/>
              <w:rPr>
                <w:rFonts w:ascii="Arial Unicode" w:hAnsi="Arial Unicode" w:cs="Arial Unicode"/>
                <w:b/>
                <w:bCs/>
                <w:sz w:val="18"/>
                <w:szCs w:val="18"/>
                <w:lang w:val="en-US"/>
              </w:rPr>
            </w:pPr>
          </w:p>
          <w:p w:rsidR="0082022C" w:rsidRPr="00D14CB5" w:rsidRDefault="0082022C"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82022C" w:rsidRPr="00D14CB5" w:rsidRDefault="0082022C" w:rsidP="002E0382">
      <w:pPr>
        <w:widowControl w:val="0"/>
        <w:rPr>
          <w:rFonts w:ascii="Arial Unicode" w:hAnsi="Arial Unicode" w:cs="Arial Unicode"/>
          <w:sz w:val="18"/>
          <w:szCs w:val="18"/>
        </w:rPr>
        <w:sectPr w:rsidR="0082022C" w:rsidRPr="00D14CB5" w:rsidSect="00183055">
          <w:footerReference w:type="default" r:id="rId10"/>
          <w:footnotePr>
            <w:pos w:val="beneathText"/>
          </w:footnotePr>
          <w:pgSz w:w="11906" w:h="16838" w:code="9"/>
          <w:pgMar w:top="899" w:right="1418" w:bottom="899" w:left="1418" w:header="561" w:footer="561" w:gutter="0"/>
          <w:cols w:space="720"/>
        </w:sectPr>
      </w:pPr>
    </w:p>
    <w:p w:rsidR="0082022C" w:rsidRPr="00FB7396" w:rsidRDefault="0082022C"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82022C" w:rsidRPr="00FB7396" w:rsidRDefault="0082022C"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21/27</w:t>
      </w:r>
    </w:p>
    <w:p w:rsidR="0082022C" w:rsidRPr="00D14CB5" w:rsidRDefault="0082022C"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82022C" w:rsidRPr="00D14CB5" w:rsidRDefault="0082022C"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82022C" w:rsidRPr="00D14CB5">
        <w:trPr>
          <w:tblCellSpacing w:w="7" w:type="dxa"/>
          <w:jc w:val="center"/>
        </w:trPr>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82022C" w:rsidRPr="00D14CB5" w:rsidRDefault="0082022C" w:rsidP="002E0382">
      <w:pPr>
        <w:widowControl w:val="0"/>
        <w:ind w:firstLine="375"/>
        <w:rPr>
          <w:rFonts w:ascii="Arial Unicode" w:hAnsi="Arial Unicode" w:cs="Arial Unicode"/>
          <w:sz w:val="18"/>
          <w:szCs w:val="18"/>
        </w:rPr>
      </w:pPr>
    </w:p>
    <w:p w:rsidR="0082022C" w:rsidRPr="00D14CB5" w:rsidRDefault="0082022C"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82022C" w:rsidRPr="00D14CB5" w:rsidRDefault="0082022C"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82022C" w:rsidRPr="00D14CB5" w:rsidRDefault="0082022C" w:rsidP="002E0382">
      <w:pPr>
        <w:pStyle w:val="BodyTextIndent"/>
        <w:widowControl w:val="0"/>
        <w:spacing w:after="0" w:line="240" w:lineRule="auto"/>
        <w:ind w:firstLine="0"/>
        <w:jc w:val="center"/>
        <w:rPr>
          <w:rFonts w:ascii="Arial Unicode" w:hAnsi="Arial Unicode" w:cs="Arial Unicode"/>
          <w:b/>
          <w:bCs/>
          <w:i/>
          <w:iCs/>
          <w:sz w:val="18"/>
          <w:szCs w:val="18"/>
        </w:rPr>
      </w:pPr>
    </w:p>
    <w:p w:rsidR="0082022C" w:rsidRPr="00D14CB5" w:rsidRDefault="0082022C"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82022C" w:rsidRPr="00D14CB5" w:rsidRDefault="0082022C"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82022C" w:rsidRPr="00D14CB5" w:rsidRDefault="0082022C"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82022C" w:rsidRPr="00D14CB5" w:rsidRDefault="0082022C"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82022C" w:rsidRPr="00D14CB5" w:rsidRDefault="0082022C"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2022C" w:rsidRPr="00D14CB5">
        <w:trPr>
          <w:jc w:val="center"/>
        </w:trPr>
        <w:tc>
          <w:tcPr>
            <w:tcW w:w="442" w:type="dxa"/>
            <w:vMerge w:val="restart"/>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82022C" w:rsidRPr="00D14CB5" w:rsidRDefault="0082022C"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82022C" w:rsidRPr="00D14CB5">
        <w:trPr>
          <w:jc w:val="center"/>
        </w:trPr>
        <w:tc>
          <w:tcPr>
            <w:tcW w:w="442" w:type="dxa"/>
            <w:vMerge/>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82022C" w:rsidRPr="00D14CB5">
        <w:trPr>
          <w:trHeight w:val="1105"/>
          <w:jc w:val="center"/>
        </w:trPr>
        <w:tc>
          <w:tcPr>
            <w:tcW w:w="442" w:type="dxa"/>
            <w:vMerge/>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r>
      <w:tr w:rsidR="0082022C" w:rsidRPr="00D14CB5">
        <w:trPr>
          <w:jc w:val="center"/>
        </w:trPr>
        <w:tc>
          <w:tcPr>
            <w:tcW w:w="442" w:type="dxa"/>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r>
      <w:tr w:rsidR="0082022C" w:rsidRPr="00D14CB5">
        <w:trPr>
          <w:jc w:val="center"/>
        </w:trPr>
        <w:tc>
          <w:tcPr>
            <w:tcW w:w="442" w:type="dxa"/>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82022C" w:rsidRPr="00D14CB5" w:rsidRDefault="0082022C" w:rsidP="002E0382">
            <w:pPr>
              <w:pStyle w:val="NormalWeb"/>
              <w:widowControl w:val="0"/>
              <w:spacing w:before="0" w:beforeAutospacing="0" w:after="0" w:afterAutospacing="0"/>
              <w:jc w:val="center"/>
              <w:rPr>
                <w:rFonts w:ascii="Arial Unicode" w:hAnsi="Arial Unicode" w:cs="Arial Unicode"/>
                <w:sz w:val="18"/>
                <w:szCs w:val="18"/>
              </w:rPr>
            </w:pPr>
          </w:p>
        </w:tc>
      </w:tr>
    </w:tbl>
    <w:p w:rsidR="0082022C" w:rsidRPr="00D14CB5" w:rsidRDefault="0082022C" w:rsidP="002E0382">
      <w:pPr>
        <w:widowControl w:val="0"/>
        <w:ind w:firstLine="375"/>
        <w:jc w:val="both"/>
        <w:rPr>
          <w:rFonts w:ascii="Arial Unicode" w:hAnsi="Arial Unicode" w:cs="Arial Unicode"/>
          <w:sz w:val="18"/>
          <w:szCs w:val="18"/>
          <w:lang w:val="en-US"/>
        </w:rPr>
      </w:pPr>
    </w:p>
    <w:p w:rsidR="0082022C" w:rsidRPr="00D14CB5" w:rsidRDefault="0082022C"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82022C" w:rsidRPr="00D14CB5" w:rsidRDefault="0082022C"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82022C" w:rsidRPr="00D14CB5">
        <w:trPr>
          <w:trHeight w:val="266"/>
          <w:tblCellSpacing w:w="7" w:type="dxa"/>
          <w:jc w:val="center"/>
        </w:trPr>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82022C" w:rsidRPr="00D14CB5">
        <w:trPr>
          <w:trHeight w:val="473"/>
          <w:tblCellSpacing w:w="7" w:type="dxa"/>
          <w:jc w:val="center"/>
        </w:trPr>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82022C" w:rsidRPr="00D14CB5" w:rsidRDefault="0082022C"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82022C" w:rsidRPr="00D14CB5" w:rsidRDefault="0082022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82022C" w:rsidRPr="00D14CB5">
        <w:trPr>
          <w:trHeight w:val="503"/>
          <w:tblCellSpacing w:w="7" w:type="dxa"/>
          <w:jc w:val="center"/>
        </w:trPr>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82022C" w:rsidRPr="00D14CB5" w:rsidRDefault="0082022C"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82022C" w:rsidRPr="00D14CB5" w:rsidRDefault="0082022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82022C" w:rsidRPr="00D14CB5">
        <w:trPr>
          <w:trHeight w:val="281"/>
          <w:tblCellSpacing w:w="7" w:type="dxa"/>
          <w:jc w:val="center"/>
        </w:trPr>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82022C" w:rsidRPr="00D14CB5" w:rsidRDefault="0082022C" w:rsidP="002E0382">
      <w:pPr>
        <w:widowControl w:val="0"/>
        <w:jc w:val="right"/>
        <w:rPr>
          <w:rFonts w:ascii="Arial Unicode" w:hAnsi="Arial Unicode" w:cs="Arial Unicode"/>
          <w:b/>
          <w:bCs/>
          <w:sz w:val="18"/>
          <w:szCs w:val="18"/>
        </w:rPr>
      </w:pPr>
    </w:p>
    <w:p w:rsidR="0082022C" w:rsidRPr="00FB7396" w:rsidRDefault="0082022C"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82022C" w:rsidRPr="00FB7396" w:rsidRDefault="0082022C"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21/27</w:t>
      </w:r>
    </w:p>
    <w:p w:rsidR="0082022C" w:rsidRPr="00D14CB5" w:rsidRDefault="0082022C"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82022C" w:rsidRPr="00D14CB5" w:rsidRDefault="0082022C" w:rsidP="002E0382">
      <w:pPr>
        <w:widowControl w:val="0"/>
        <w:tabs>
          <w:tab w:val="left" w:pos="360"/>
          <w:tab w:val="left" w:pos="540"/>
        </w:tabs>
        <w:jc w:val="center"/>
        <w:rPr>
          <w:rFonts w:ascii="Arial Unicode" w:hAnsi="Arial Unicode" w:cs="Arial Unicode"/>
          <w:b/>
          <w:bCs/>
          <w:sz w:val="18"/>
          <w:szCs w:val="18"/>
        </w:rPr>
      </w:pPr>
    </w:p>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82022C" w:rsidRPr="00D14CB5" w:rsidRDefault="0082022C"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82022C" w:rsidRPr="00D14CB5" w:rsidRDefault="0082022C" w:rsidP="002E0382">
      <w:pPr>
        <w:widowControl w:val="0"/>
        <w:tabs>
          <w:tab w:val="left" w:pos="360"/>
          <w:tab w:val="left" w:pos="540"/>
        </w:tabs>
        <w:jc w:val="center"/>
        <w:rPr>
          <w:rFonts w:ascii="Arial Unicode" w:hAnsi="Arial Unicode" w:cs="Arial Unicode"/>
          <w:sz w:val="18"/>
          <w:szCs w:val="18"/>
        </w:rPr>
      </w:pP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82022C" w:rsidRPr="00D14CB5" w:rsidRDefault="0082022C"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82022C" w:rsidRPr="00D14CB5" w:rsidRDefault="0082022C"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82022C" w:rsidRPr="00D14CB5" w:rsidRDefault="0082022C"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82022C" w:rsidRPr="00D14CB5" w:rsidRDefault="0082022C"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82022C" w:rsidRPr="00D14CB5" w:rsidRDefault="0082022C"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82022C" w:rsidRPr="00D14CB5" w:rsidRDefault="0082022C"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2022C" w:rsidRPr="00D14CB5">
        <w:trPr>
          <w:trHeight w:val="273"/>
          <w:jc w:val="center"/>
        </w:trPr>
        <w:tc>
          <w:tcPr>
            <w:tcW w:w="7698" w:type="dxa"/>
            <w:gridSpan w:val="3"/>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82022C" w:rsidRPr="00D14CB5">
        <w:trPr>
          <w:trHeight w:val="273"/>
          <w:jc w:val="center"/>
        </w:trPr>
        <w:tc>
          <w:tcPr>
            <w:tcW w:w="3852" w:type="dxa"/>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82022C" w:rsidRPr="00D14CB5">
        <w:trPr>
          <w:trHeight w:val="273"/>
          <w:jc w:val="center"/>
        </w:trPr>
        <w:tc>
          <w:tcPr>
            <w:tcW w:w="3852" w:type="dxa"/>
            <w:vAlign w:val="center"/>
          </w:tcPr>
          <w:p w:rsidR="0082022C" w:rsidRPr="00D14CB5" w:rsidRDefault="0082022C"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82022C" w:rsidRPr="00D14CB5" w:rsidRDefault="0082022C"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82022C" w:rsidRPr="00D14CB5" w:rsidRDefault="0082022C" w:rsidP="002E0382">
            <w:pPr>
              <w:widowControl w:val="0"/>
              <w:jc w:val="center"/>
              <w:rPr>
                <w:rFonts w:ascii="Arial Unicode" w:hAnsi="Arial Unicode" w:cs="Arial Unicode"/>
                <w:sz w:val="18"/>
                <w:szCs w:val="18"/>
              </w:rPr>
            </w:pPr>
          </w:p>
        </w:tc>
      </w:tr>
      <w:tr w:rsidR="0082022C" w:rsidRPr="00D14CB5">
        <w:trPr>
          <w:trHeight w:val="273"/>
          <w:jc w:val="center"/>
        </w:trPr>
        <w:tc>
          <w:tcPr>
            <w:tcW w:w="3852" w:type="dxa"/>
            <w:vAlign w:val="center"/>
          </w:tcPr>
          <w:p w:rsidR="0082022C" w:rsidRPr="00D14CB5" w:rsidRDefault="0082022C"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82022C" w:rsidRPr="00D14CB5" w:rsidRDefault="0082022C"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82022C" w:rsidRPr="00D14CB5" w:rsidRDefault="0082022C" w:rsidP="002E0382">
            <w:pPr>
              <w:widowControl w:val="0"/>
              <w:jc w:val="center"/>
              <w:rPr>
                <w:rFonts w:ascii="Arial Unicode" w:hAnsi="Arial Unicode" w:cs="Arial Unicode"/>
                <w:sz w:val="18"/>
                <w:szCs w:val="18"/>
              </w:rPr>
            </w:pPr>
          </w:p>
        </w:tc>
      </w:tr>
    </w:tbl>
    <w:p w:rsidR="0082022C" w:rsidRPr="00D14CB5" w:rsidRDefault="0082022C" w:rsidP="002E0382">
      <w:pPr>
        <w:widowControl w:val="0"/>
        <w:tabs>
          <w:tab w:val="left" w:pos="360"/>
          <w:tab w:val="left" w:pos="540"/>
        </w:tabs>
        <w:jc w:val="both"/>
        <w:rPr>
          <w:rFonts w:ascii="Arial Unicode" w:hAnsi="Arial Unicode" w:cs="Arial Unicode"/>
          <w:sz w:val="18"/>
          <w:szCs w:val="18"/>
        </w:rPr>
      </w:pPr>
    </w:p>
    <w:p w:rsidR="0082022C" w:rsidRPr="00D14CB5" w:rsidRDefault="0082022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82022C" w:rsidRPr="00D14CB5" w:rsidRDefault="0082022C"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82022C" w:rsidRPr="00D14CB5" w:rsidRDefault="0082022C"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82022C" w:rsidRPr="00D14CB5" w:rsidRDefault="0082022C"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82022C" w:rsidRPr="00D14CB5">
        <w:tc>
          <w:tcPr>
            <w:tcW w:w="4450" w:type="dxa"/>
          </w:tcPr>
          <w:p w:rsidR="0082022C" w:rsidRPr="00D14CB5" w:rsidRDefault="0082022C"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82022C" w:rsidRPr="00D14CB5" w:rsidRDefault="0082022C"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82022C" w:rsidRPr="00D14CB5" w:rsidRDefault="0082022C"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82022C" w:rsidRPr="00D14CB5" w:rsidRDefault="0082022C"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82022C" w:rsidRPr="00D14CB5">
        <w:trPr>
          <w:tblCellSpacing w:w="7" w:type="dxa"/>
          <w:jc w:val="center"/>
        </w:trPr>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82022C" w:rsidRPr="00D14CB5" w:rsidRDefault="0082022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82022C" w:rsidRPr="00D14CB5" w:rsidRDefault="0082022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82022C" w:rsidRPr="00D14CB5">
        <w:trPr>
          <w:tblCellSpacing w:w="7" w:type="dxa"/>
          <w:jc w:val="center"/>
        </w:trPr>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82022C" w:rsidRPr="00D14CB5" w:rsidRDefault="0082022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82022C" w:rsidRPr="00D14CB5" w:rsidRDefault="0082022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82022C" w:rsidRPr="00D14CB5" w:rsidRDefault="0082022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82022C" w:rsidRPr="00D14CB5" w:rsidRDefault="0082022C" w:rsidP="002E0382">
      <w:pPr>
        <w:widowControl w:val="0"/>
        <w:ind w:left="-142" w:firstLine="142"/>
        <w:jc w:val="center"/>
        <w:rPr>
          <w:rFonts w:ascii="Arial Unicode" w:hAnsi="Arial Unicode" w:cs="Arial Unicode"/>
          <w:b/>
          <w:bCs/>
          <w:sz w:val="18"/>
          <w:szCs w:val="18"/>
        </w:rPr>
      </w:pPr>
    </w:p>
    <w:sectPr w:rsidR="0082022C"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22C" w:rsidRDefault="0082022C">
      <w:r>
        <w:separator/>
      </w:r>
    </w:p>
  </w:endnote>
  <w:endnote w:type="continuationSeparator" w:id="1">
    <w:p w:rsidR="0082022C" w:rsidRDefault="008202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22C" w:rsidRPr="00C861E9" w:rsidRDefault="0082022C">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32</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22C" w:rsidRDefault="0082022C">
      <w:r>
        <w:separator/>
      </w:r>
    </w:p>
  </w:footnote>
  <w:footnote w:type="continuationSeparator" w:id="1">
    <w:p w:rsidR="0082022C" w:rsidRDefault="0082022C">
      <w:r>
        <w:continuationSeparator/>
      </w:r>
    </w:p>
  </w:footnote>
  <w:footnote w:id="2">
    <w:p w:rsidR="0082022C" w:rsidRPr="008842CE" w:rsidRDefault="0082022C"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r w:rsidRPr="008842CE">
        <w:rPr>
          <w:rFonts w:ascii="GHEA Grapalat" w:hAnsi="GHEA Grapalat" w:cs="GHEA Grapalat"/>
          <w:i/>
          <w:iCs/>
        </w:rPr>
        <w:t>.</w:t>
      </w:r>
    </w:p>
    <w:p w:rsidR="0082022C" w:rsidRDefault="0082022C" w:rsidP="00C040F3">
      <w:pPr>
        <w:pStyle w:val="FootnoteText"/>
        <w:widowControl w:val="0"/>
        <w:jc w:val="both"/>
      </w:pPr>
    </w:p>
  </w:footnote>
  <w:footnote w:id="3">
    <w:p w:rsidR="0082022C" w:rsidRDefault="0082022C">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82022C" w:rsidRDefault="0082022C"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2022C" w:rsidRDefault="0082022C" w:rsidP="006B3E56">
      <w:pPr>
        <w:jc w:val="both"/>
      </w:pPr>
    </w:p>
  </w:footnote>
  <w:footnote w:id="5">
    <w:p w:rsidR="0082022C" w:rsidRPr="00D3436F" w:rsidRDefault="0082022C"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82022C" w:rsidRDefault="0082022C" w:rsidP="003C670C">
      <w:pPr>
        <w:widowControl w:val="0"/>
        <w:ind w:right="309"/>
        <w:jc w:val="both"/>
      </w:pPr>
    </w:p>
  </w:footnote>
  <w:footnote w:id="6">
    <w:p w:rsidR="0082022C" w:rsidRDefault="0082022C" w:rsidP="000A214C">
      <w:pPr>
        <w:pStyle w:val="FootnoteText"/>
        <w:jc w:val="both"/>
      </w:pPr>
    </w:p>
  </w:footnote>
  <w:footnote w:id="7">
    <w:p w:rsidR="0082022C" w:rsidRDefault="0082022C"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82022C" w:rsidRPr="00402BC3" w:rsidRDefault="0082022C"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82022C" w:rsidRPr="00552088" w:rsidRDefault="0082022C"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82022C" w:rsidRDefault="0082022C" w:rsidP="000D6018">
      <w:pPr>
        <w:pStyle w:val="FootnoteText"/>
        <w:jc w:val="both"/>
      </w:pPr>
    </w:p>
  </w:footnote>
  <w:footnote w:id="9">
    <w:p w:rsidR="0082022C" w:rsidRDefault="0082022C"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82022C" w:rsidRPr="008842CE" w:rsidRDefault="0082022C"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2022C" w:rsidRDefault="0082022C"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3DCB"/>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4B9"/>
    <w:rsid w:val="00421AEB"/>
    <w:rsid w:val="00422802"/>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7BA"/>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1CB2"/>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B0E"/>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53E"/>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BB9"/>
    <w:rsid w:val="007A5F50"/>
    <w:rsid w:val="007A5FE3"/>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2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2AB"/>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63BA"/>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213389298">
      <w:marLeft w:val="0"/>
      <w:marRight w:val="0"/>
      <w:marTop w:val="0"/>
      <w:marBottom w:val="0"/>
      <w:divBdr>
        <w:top w:val="none" w:sz="0" w:space="0" w:color="auto"/>
        <w:left w:val="none" w:sz="0" w:space="0" w:color="auto"/>
        <w:bottom w:val="none" w:sz="0" w:space="0" w:color="auto"/>
        <w:right w:val="none" w:sz="0" w:space="0" w:color="auto"/>
      </w:divBdr>
    </w:div>
    <w:div w:id="213389299">
      <w:marLeft w:val="0"/>
      <w:marRight w:val="0"/>
      <w:marTop w:val="0"/>
      <w:marBottom w:val="0"/>
      <w:divBdr>
        <w:top w:val="none" w:sz="0" w:space="0" w:color="auto"/>
        <w:left w:val="none" w:sz="0" w:space="0" w:color="auto"/>
        <w:bottom w:val="none" w:sz="0" w:space="0" w:color="auto"/>
        <w:right w:val="none" w:sz="0" w:space="0" w:color="auto"/>
      </w:divBdr>
    </w:div>
    <w:div w:id="213389300">
      <w:marLeft w:val="0"/>
      <w:marRight w:val="0"/>
      <w:marTop w:val="0"/>
      <w:marBottom w:val="0"/>
      <w:divBdr>
        <w:top w:val="none" w:sz="0" w:space="0" w:color="auto"/>
        <w:left w:val="none" w:sz="0" w:space="0" w:color="auto"/>
        <w:bottom w:val="none" w:sz="0" w:space="0" w:color="auto"/>
        <w:right w:val="none" w:sz="0" w:space="0" w:color="auto"/>
      </w:divBdr>
    </w:div>
    <w:div w:id="213389301">
      <w:marLeft w:val="0"/>
      <w:marRight w:val="0"/>
      <w:marTop w:val="0"/>
      <w:marBottom w:val="0"/>
      <w:divBdr>
        <w:top w:val="none" w:sz="0" w:space="0" w:color="auto"/>
        <w:left w:val="none" w:sz="0" w:space="0" w:color="auto"/>
        <w:bottom w:val="none" w:sz="0" w:space="0" w:color="auto"/>
        <w:right w:val="none" w:sz="0" w:space="0" w:color="auto"/>
      </w:divBdr>
    </w:div>
    <w:div w:id="213389302">
      <w:marLeft w:val="0"/>
      <w:marRight w:val="0"/>
      <w:marTop w:val="0"/>
      <w:marBottom w:val="0"/>
      <w:divBdr>
        <w:top w:val="none" w:sz="0" w:space="0" w:color="auto"/>
        <w:left w:val="none" w:sz="0" w:space="0" w:color="auto"/>
        <w:bottom w:val="none" w:sz="0" w:space="0" w:color="auto"/>
        <w:right w:val="none" w:sz="0" w:space="0" w:color="auto"/>
      </w:divBdr>
    </w:div>
    <w:div w:id="213389303">
      <w:marLeft w:val="0"/>
      <w:marRight w:val="0"/>
      <w:marTop w:val="0"/>
      <w:marBottom w:val="0"/>
      <w:divBdr>
        <w:top w:val="none" w:sz="0" w:space="0" w:color="auto"/>
        <w:left w:val="none" w:sz="0" w:space="0" w:color="auto"/>
        <w:bottom w:val="none" w:sz="0" w:space="0" w:color="auto"/>
        <w:right w:val="none" w:sz="0" w:space="0" w:color="auto"/>
      </w:divBdr>
    </w:div>
    <w:div w:id="213389304">
      <w:marLeft w:val="0"/>
      <w:marRight w:val="0"/>
      <w:marTop w:val="0"/>
      <w:marBottom w:val="0"/>
      <w:divBdr>
        <w:top w:val="none" w:sz="0" w:space="0" w:color="auto"/>
        <w:left w:val="none" w:sz="0" w:space="0" w:color="auto"/>
        <w:bottom w:val="none" w:sz="0" w:space="0" w:color="auto"/>
        <w:right w:val="none" w:sz="0" w:space="0" w:color="auto"/>
      </w:divBdr>
    </w:div>
    <w:div w:id="213389305">
      <w:marLeft w:val="0"/>
      <w:marRight w:val="0"/>
      <w:marTop w:val="0"/>
      <w:marBottom w:val="0"/>
      <w:divBdr>
        <w:top w:val="none" w:sz="0" w:space="0" w:color="auto"/>
        <w:left w:val="none" w:sz="0" w:space="0" w:color="auto"/>
        <w:bottom w:val="none" w:sz="0" w:space="0" w:color="auto"/>
        <w:right w:val="none" w:sz="0" w:space="0" w:color="auto"/>
      </w:divBdr>
    </w:div>
    <w:div w:id="213389306">
      <w:marLeft w:val="0"/>
      <w:marRight w:val="0"/>
      <w:marTop w:val="0"/>
      <w:marBottom w:val="0"/>
      <w:divBdr>
        <w:top w:val="none" w:sz="0" w:space="0" w:color="auto"/>
        <w:left w:val="none" w:sz="0" w:space="0" w:color="auto"/>
        <w:bottom w:val="none" w:sz="0" w:space="0" w:color="auto"/>
        <w:right w:val="none" w:sz="0" w:space="0" w:color="auto"/>
      </w:divBdr>
    </w:div>
    <w:div w:id="213389307">
      <w:marLeft w:val="0"/>
      <w:marRight w:val="0"/>
      <w:marTop w:val="0"/>
      <w:marBottom w:val="0"/>
      <w:divBdr>
        <w:top w:val="none" w:sz="0" w:space="0" w:color="auto"/>
        <w:left w:val="none" w:sz="0" w:space="0" w:color="auto"/>
        <w:bottom w:val="none" w:sz="0" w:space="0" w:color="auto"/>
        <w:right w:val="none" w:sz="0" w:space="0" w:color="auto"/>
      </w:divBdr>
    </w:div>
    <w:div w:id="213389308">
      <w:marLeft w:val="0"/>
      <w:marRight w:val="0"/>
      <w:marTop w:val="0"/>
      <w:marBottom w:val="0"/>
      <w:divBdr>
        <w:top w:val="none" w:sz="0" w:space="0" w:color="auto"/>
        <w:left w:val="none" w:sz="0" w:space="0" w:color="auto"/>
        <w:bottom w:val="none" w:sz="0" w:space="0" w:color="auto"/>
        <w:right w:val="none" w:sz="0" w:space="0" w:color="auto"/>
      </w:divBdr>
    </w:div>
    <w:div w:id="213389309">
      <w:marLeft w:val="0"/>
      <w:marRight w:val="0"/>
      <w:marTop w:val="0"/>
      <w:marBottom w:val="0"/>
      <w:divBdr>
        <w:top w:val="none" w:sz="0" w:space="0" w:color="auto"/>
        <w:left w:val="none" w:sz="0" w:space="0" w:color="auto"/>
        <w:bottom w:val="none" w:sz="0" w:space="0" w:color="auto"/>
        <w:right w:val="none" w:sz="0" w:space="0" w:color="auto"/>
      </w:divBdr>
    </w:div>
    <w:div w:id="213389310">
      <w:marLeft w:val="0"/>
      <w:marRight w:val="0"/>
      <w:marTop w:val="0"/>
      <w:marBottom w:val="0"/>
      <w:divBdr>
        <w:top w:val="none" w:sz="0" w:space="0" w:color="auto"/>
        <w:left w:val="none" w:sz="0" w:space="0" w:color="auto"/>
        <w:bottom w:val="none" w:sz="0" w:space="0" w:color="auto"/>
        <w:right w:val="none" w:sz="0" w:space="0" w:color="auto"/>
      </w:divBdr>
    </w:div>
    <w:div w:id="213389311">
      <w:marLeft w:val="0"/>
      <w:marRight w:val="0"/>
      <w:marTop w:val="0"/>
      <w:marBottom w:val="0"/>
      <w:divBdr>
        <w:top w:val="none" w:sz="0" w:space="0" w:color="auto"/>
        <w:left w:val="none" w:sz="0" w:space="0" w:color="auto"/>
        <w:bottom w:val="none" w:sz="0" w:space="0" w:color="auto"/>
        <w:right w:val="none" w:sz="0" w:space="0" w:color="auto"/>
      </w:divBdr>
    </w:div>
    <w:div w:id="213389312">
      <w:marLeft w:val="0"/>
      <w:marRight w:val="0"/>
      <w:marTop w:val="0"/>
      <w:marBottom w:val="0"/>
      <w:divBdr>
        <w:top w:val="none" w:sz="0" w:space="0" w:color="auto"/>
        <w:left w:val="none" w:sz="0" w:space="0" w:color="auto"/>
        <w:bottom w:val="none" w:sz="0" w:space="0" w:color="auto"/>
        <w:right w:val="none" w:sz="0" w:space="0" w:color="auto"/>
      </w:divBdr>
    </w:div>
    <w:div w:id="213389313">
      <w:marLeft w:val="0"/>
      <w:marRight w:val="0"/>
      <w:marTop w:val="0"/>
      <w:marBottom w:val="0"/>
      <w:divBdr>
        <w:top w:val="none" w:sz="0" w:space="0" w:color="auto"/>
        <w:left w:val="none" w:sz="0" w:space="0" w:color="auto"/>
        <w:bottom w:val="none" w:sz="0" w:space="0" w:color="auto"/>
        <w:right w:val="none" w:sz="0" w:space="0" w:color="auto"/>
      </w:divBdr>
    </w:div>
    <w:div w:id="213389314">
      <w:marLeft w:val="0"/>
      <w:marRight w:val="0"/>
      <w:marTop w:val="0"/>
      <w:marBottom w:val="0"/>
      <w:divBdr>
        <w:top w:val="none" w:sz="0" w:space="0" w:color="auto"/>
        <w:left w:val="none" w:sz="0" w:space="0" w:color="auto"/>
        <w:bottom w:val="none" w:sz="0" w:space="0" w:color="auto"/>
        <w:right w:val="none" w:sz="0" w:space="0" w:color="auto"/>
      </w:divBdr>
    </w:div>
    <w:div w:id="213389315">
      <w:marLeft w:val="0"/>
      <w:marRight w:val="0"/>
      <w:marTop w:val="0"/>
      <w:marBottom w:val="0"/>
      <w:divBdr>
        <w:top w:val="none" w:sz="0" w:space="0" w:color="auto"/>
        <w:left w:val="none" w:sz="0" w:space="0" w:color="auto"/>
        <w:bottom w:val="none" w:sz="0" w:space="0" w:color="auto"/>
        <w:right w:val="none" w:sz="0" w:space="0" w:color="auto"/>
      </w:divBdr>
    </w:div>
    <w:div w:id="213389316">
      <w:marLeft w:val="0"/>
      <w:marRight w:val="0"/>
      <w:marTop w:val="0"/>
      <w:marBottom w:val="0"/>
      <w:divBdr>
        <w:top w:val="none" w:sz="0" w:space="0" w:color="auto"/>
        <w:left w:val="none" w:sz="0" w:space="0" w:color="auto"/>
        <w:bottom w:val="none" w:sz="0" w:space="0" w:color="auto"/>
        <w:right w:val="none" w:sz="0" w:space="0" w:color="auto"/>
      </w:divBdr>
    </w:div>
    <w:div w:id="213389317">
      <w:marLeft w:val="0"/>
      <w:marRight w:val="0"/>
      <w:marTop w:val="0"/>
      <w:marBottom w:val="0"/>
      <w:divBdr>
        <w:top w:val="none" w:sz="0" w:space="0" w:color="auto"/>
        <w:left w:val="none" w:sz="0" w:space="0" w:color="auto"/>
        <w:bottom w:val="none" w:sz="0" w:space="0" w:color="auto"/>
        <w:right w:val="none" w:sz="0" w:space="0" w:color="auto"/>
      </w:divBdr>
    </w:div>
    <w:div w:id="213389318">
      <w:marLeft w:val="0"/>
      <w:marRight w:val="0"/>
      <w:marTop w:val="0"/>
      <w:marBottom w:val="0"/>
      <w:divBdr>
        <w:top w:val="none" w:sz="0" w:space="0" w:color="auto"/>
        <w:left w:val="none" w:sz="0" w:space="0" w:color="auto"/>
        <w:bottom w:val="none" w:sz="0" w:space="0" w:color="auto"/>
        <w:right w:val="none" w:sz="0" w:space="0" w:color="auto"/>
      </w:divBdr>
    </w:div>
    <w:div w:id="213389319">
      <w:marLeft w:val="0"/>
      <w:marRight w:val="0"/>
      <w:marTop w:val="0"/>
      <w:marBottom w:val="0"/>
      <w:divBdr>
        <w:top w:val="none" w:sz="0" w:space="0" w:color="auto"/>
        <w:left w:val="none" w:sz="0" w:space="0" w:color="auto"/>
        <w:bottom w:val="none" w:sz="0" w:space="0" w:color="auto"/>
        <w:right w:val="none" w:sz="0" w:space="0" w:color="auto"/>
      </w:divBdr>
    </w:div>
    <w:div w:id="213389320">
      <w:marLeft w:val="0"/>
      <w:marRight w:val="0"/>
      <w:marTop w:val="0"/>
      <w:marBottom w:val="0"/>
      <w:divBdr>
        <w:top w:val="none" w:sz="0" w:space="0" w:color="auto"/>
        <w:left w:val="none" w:sz="0" w:space="0" w:color="auto"/>
        <w:bottom w:val="none" w:sz="0" w:space="0" w:color="auto"/>
        <w:right w:val="none" w:sz="0" w:space="0" w:color="auto"/>
      </w:divBdr>
    </w:div>
    <w:div w:id="2133893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1696</TotalTime>
  <Pages>40</Pages>
  <Words>18279</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813</cp:revision>
  <cp:lastPrinted>2018-02-16T07:12:00Z</cp:lastPrinted>
  <dcterms:created xsi:type="dcterms:W3CDTF">2019-10-28T07:04:00Z</dcterms:created>
  <dcterms:modified xsi:type="dcterms:W3CDTF">2020-12-09T11:21:00Z</dcterms:modified>
</cp:coreProperties>
</file>